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24A" w:rsidRPr="00DF2A51" w:rsidRDefault="007D424A" w:rsidP="00EF6B7E"/>
    <w:p w:rsidR="007D424A" w:rsidRPr="00DF2A51" w:rsidRDefault="007D424A" w:rsidP="00EF6B7E">
      <w:pPr>
        <w:pStyle w:val="a"/>
        <w:ind w:firstLine="567"/>
        <w:jc w:val="center"/>
        <w:rPr>
          <w:rFonts w:ascii="Times New Roman" w:hAnsi="Times New Roman" w:cs="Times New Roman"/>
          <w:b/>
          <w:bCs/>
        </w:rPr>
      </w:pPr>
      <w:r w:rsidRPr="00DF2A51">
        <w:rPr>
          <w:rFonts w:ascii="Times New Roman" w:hAnsi="Times New Roman" w:cs="Times New Roman"/>
          <w:color w:val="000000"/>
          <w:kern w:val="24"/>
        </w:rPr>
        <w:t>Министерство образования и науки Республики Татарстан</w:t>
      </w:r>
      <w:r w:rsidRPr="00DF2A51">
        <w:rPr>
          <w:rFonts w:ascii="Times New Roman" w:hAnsi="Times New Roman" w:cs="Times New Roman"/>
          <w:color w:val="000000"/>
          <w:kern w:val="24"/>
        </w:rPr>
        <w:br/>
        <w:t>Муниципальное бюджетное учреждение дополнительного образования</w:t>
      </w:r>
      <w:r w:rsidRPr="00DF2A51">
        <w:rPr>
          <w:rFonts w:ascii="Times New Roman" w:hAnsi="Times New Roman" w:cs="Times New Roman"/>
          <w:color w:val="000000"/>
          <w:kern w:val="24"/>
        </w:rPr>
        <w:br/>
        <w:t>Центр внешкольной работы</w:t>
      </w:r>
    </w:p>
    <w:p w:rsidR="007D424A" w:rsidRDefault="007D424A" w:rsidP="00EF6B7E">
      <w:pPr>
        <w:tabs>
          <w:tab w:val="left" w:pos="1612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 w:rsidR="007D424A" w:rsidRDefault="007D424A" w:rsidP="00EF6B7E">
      <w:pPr>
        <w:rPr>
          <w:b/>
          <w:bCs/>
          <w:sz w:val="28"/>
          <w:szCs w:val="28"/>
        </w:rPr>
      </w:pPr>
    </w:p>
    <w:p w:rsidR="007D424A" w:rsidRDefault="007D424A" w:rsidP="00EF6B7E">
      <w:pPr>
        <w:rPr>
          <w:b/>
          <w:bCs/>
          <w:sz w:val="28"/>
          <w:szCs w:val="28"/>
        </w:rPr>
      </w:pPr>
    </w:p>
    <w:p w:rsidR="007D424A" w:rsidRPr="00607AA6" w:rsidRDefault="007D424A" w:rsidP="00EF6B7E">
      <w:r w:rsidRPr="00607AA6">
        <w:t xml:space="preserve">Принята на заседании                                                                     </w:t>
      </w:r>
      <w:r>
        <w:t xml:space="preserve">                  </w:t>
      </w:r>
      <w:r w:rsidRPr="00607AA6">
        <w:t>«Утверждаю»:</w:t>
      </w:r>
    </w:p>
    <w:p w:rsidR="007D424A" w:rsidRPr="00607AA6" w:rsidRDefault="007D424A" w:rsidP="00EF6B7E">
      <w:r w:rsidRPr="00607AA6">
        <w:t xml:space="preserve">педагогического совета                                               </w:t>
      </w:r>
      <w:r>
        <w:t xml:space="preserve">                  </w:t>
      </w:r>
      <w:r w:rsidRPr="00607AA6">
        <w:t xml:space="preserve">Директор МБУ ДО «ЦВР»                от 29 августа 2024 г.                                                       </w:t>
      </w:r>
      <w:r>
        <w:t xml:space="preserve">                    </w:t>
      </w:r>
      <w:r w:rsidRPr="00607AA6">
        <w:t xml:space="preserve"> _________А.В. Егоров     </w:t>
      </w:r>
    </w:p>
    <w:p w:rsidR="007D424A" w:rsidRPr="00607AA6" w:rsidRDefault="007D424A" w:rsidP="00EF6B7E">
      <w:pPr>
        <w:tabs>
          <w:tab w:val="left" w:pos="5928"/>
          <w:tab w:val="right" w:pos="9638"/>
        </w:tabs>
      </w:pPr>
      <w:r w:rsidRPr="00607AA6">
        <w:t>протокол №1</w:t>
      </w:r>
      <w:r w:rsidRPr="00607AA6">
        <w:tab/>
        <w:t xml:space="preserve">              </w:t>
      </w:r>
      <w:r>
        <w:t xml:space="preserve">    </w:t>
      </w:r>
      <w:r w:rsidRPr="00607AA6">
        <w:t>«29» августа 2024 г.</w:t>
      </w:r>
    </w:p>
    <w:p w:rsidR="007D424A" w:rsidRPr="00607AA6" w:rsidRDefault="007D424A" w:rsidP="00EF6B7E">
      <w:pPr>
        <w:jc w:val="center"/>
        <w:textAlignment w:val="baseline"/>
        <w:rPr>
          <w:rFonts w:ascii="Segoe UI" w:hAnsi="Segoe UI" w:cs="Segoe UI"/>
        </w:rPr>
      </w:pPr>
    </w:p>
    <w:p w:rsidR="007D424A" w:rsidRPr="00607AA6" w:rsidRDefault="007D424A" w:rsidP="00EF6B7E">
      <w:pPr>
        <w:jc w:val="center"/>
        <w:textAlignment w:val="baseline"/>
        <w:rPr>
          <w:rFonts w:ascii="Segoe UI" w:hAnsi="Segoe UI" w:cs="Segoe UI"/>
        </w:rPr>
      </w:pPr>
    </w:p>
    <w:p w:rsidR="007D424A" w:rsidRDefault="007D424A" w:rsidP="00EF6B7E">
      <w:pPr>
        <w:jc w:val="center"/>
        <w:textAlignment w:val="baseline"/>
        <w:rPr>
          <w:rFonts w:ascii="Segoe UI" w:hAnsi="Segoe UI" w:cs="Segoe UI"/>
          <w:sz w:val="18"/>
          <w:szCs w:val="18"/>
        </w:rPr>
      </w:pPr>
    </w:p>
    <w:p w:rsidR="007D424A" w:rsidRDefault="007D424A" w:rsidP="00EF6B7E">
      <w:pPr>
        <w:jc w:val="center"/>
        <w:textAlignment w:val="baseline"/>
        <w:rPr>
          <w:rFonts w:ascii="Segoe UI" w:hAnsi="Segoe UI" w:cs="Segoe UI"/>
          <w:sz w:val="18"/>
          <w:szCs w:val="18"/>
        </w:rPr>
      </w:pPr>
    </w:p>
    <w:p w:rsidR="007D424A" w:rsidRDefault="007D424A" w:rsidP="00EF6B7E">
      <w:pPr>
        <w:jc w:val="center"/>
        <w:textAlignment w:val="baseline"/>
        <w:rPr>
          <w:rFonts w:ascii="Segoe UI" w:hAnsi="Segoe UI" w:cs="Segoe UI"/>
          <w:sz w:val="18"/>
          <w:szCs w:val="18"/>
        </w:rPr>
      </w:pPr>
    </w:p>
    <w:p w:rsidR="007D424A" w:rsidRDefault="007D424A" w:rsidP="00EF6B7E">
      <w:pPr>
        <w:textAlignment w:val="baseline"/>
        <w:rPr>
          <w:rFonts w:ascii="Segoe UI" w:hAnsi="Segoe UI" w:cs="Segoe UI"/>
          <w:sz w:val="18"/>
          <w:szCs w:val="18"/>
        </w:rPr>
      </w:pPr>
    </w:p>
    <w:p w:rsidR="007D424A" w:rsidRDefault="007D424A" w:rsidP="00EF6B7E">
      <w:pPr>
        <w:pStyle w:val="NormalWeb"/>
        <w:kinsoku w:val="0"/>
        <w:overflowPunct w:val="0"/>
        <w:spacing w:before="67" w:beforeAutospacing="0" w:after="0" w:afterAutospacing="0"/>
        <w:ind w:left="346"/>
        <w:jc w:val="center"/>
        <w:textAlignment w:val="baseline"/>
        <w:rPr>
          <w:b/>
          <w:bCs/>
          <w:color w:val="000000"/>
          <w:kern w:val="24"/>
          <w:sz w:val="28"/>
          <w:szCs w:val="28"/>
        </w:rPr>
      </w:pPr>
      <w:r w:rsidRPr="0016263B">
        <w:rPr>
          <w:b/>
          <w:bCs/>
          <w:color w:val="000000"/>
          <w:kern w:val="24"/>
          <w:sz w:val="28"/>
          <w:szCs w:val="28"/>
        </w:rPr>
        <w:t>Дополнительная общеобразователь</w:t>
      </w:r>
      <w:r>
        <w:rPr>
          <w:b/>
          <w:bCs/>
          <w:color w:val="000000"/>
          <w:kern w:val="24"/>
          <w:sz w:val="28"/>
          <w:szCs w:val="28"/>
        </w:rPr>
        <w:t xml:space="preserve">ная общеразвивающая </w:t>
      </w:r>
    </w:p>
    <w:p w:rsidR="007D424A" w:rsidRPr="0016263B" w:rsidRDefault="007D424A" w:rsidP="001909B5">
      <w:pPr>
        <w:pStyle w:val="NormalWeb"/>
        <w:kinsoku w:val="0"/>
        <w:overflowPunct w:val="0"/>
        <w:spacing w:before="67" w:beforeAutospacing="0" w:after="0" w:afterAutospacing="0"/>
        <w:ind w:left="346"/>
        <w:jc w:val="center"/>
        <w:textAlignment w:val="baseline"/>
        <w:rPr>
          <w:sz w:val="28"/>
          <w:szCs w:val="28"/>
        </w:rPr>
      </w:pPr>
      <w:r>
        <w:rPr>
          <w:b/>
          <w:bCs/>
          <w:color w:val="000000"/>
          <w:kern w:val="24"/>
          <w:sz w:val="28"/>
          <w:szCs w:val="28"/>
        </w:rPr>
        <w:t xml:space="preserve"> программа художественной</w:t>
      </w:r>
      <w:r w:rsidRPr="0016263B">
        <w:rPr>
          <w:b/>
          <w:bCs/>
          <w:color w:val="000000"/>
          <w:kern w:val="24"/>
          <w:sz w:val="28"/>
          <w:szCs w:val="28"/>
        </w:rPr>
        <w:t xml:space="preserve"> направленности</w:t>
      </w:r>
    </w:p>
    <w:p w:rsidR="007D424A" w:rsidRPr="0016263B" w:rsidRDefault="007D424A" w:rsidP="00EF6B7E">
      <w:pPr>
        <w:pStyle w:val="NormalWeb"/>
        <w:kinsoku w:val="0"/>
        <w:overflowPunct w:val="0"/>
        <w:spacing w:before="86" w:beforeAutospacing="0" w:after="0" w:afterAutospacing="0"/>
        <w:ind w:left="346"/>
        <w:jc w:val="center"/>
        <w:textAlignment w:val="baseline"/>
        <w:rPr>
          <w:sz w:val="28"/>
          <w:szCs w:val="28"/>
        </w:rPr>
      </w:pPr>
      <w:r w:rsidRPr="0016263B">
        <w:rPr>
          <w:b/>
          <w:bCs/>
          <w:color w:val="000000"/>
          <w:kern w:val="24"/>
          <w:sz w:val="28"/>
          <w:szCs w:val="28"/>
        </w:rPr>
        <w:t>«</w:t>
      </w:r>
      <w:r>
        <w:rPr>
          <w:b/>
          <w:bCs/>
          <w:color w:val="000000"/>
          <w:kern w:val="24"/>
          <w:sz w:val="28"/>
          <w:szCs w:val="28"/>
        </w:rPr>
        <w:t>Бумажное моделирование</w:t>
      </w:r>
      <w:r w:rsidRPr="0016263B">
        <w:rPr>
          <w:b/>
          <w:bCs/>
          <w:color w:val="000000"/>
          <w:kern w:val="24"/>
          <w:sz w:val="28"/>
          <w:szCs w:val="28"/>
        </w:rPr>
        <w:t>»</w:t>
      </w:r>
    </w:p>
    <w:p w:rsidR="007D424A" w:rsidRPr="0016263B" w:rsidRDefault="007D424A" w:rsidP="00EF6B7E">
      <w:pPr>
        <w:jc w:val="center"/>
        <w:textAlignment w:val="baseline"/>
        <w:rPr>
          <w:sz w:val="28"/>
          <w:szCs w:val="28"/>
        </w:rPr>
      </w:pPr>
    </w:p>
    <w:p w:rsidR="007D424A" w:rsidRPr="0016263B" w:rsidRDefault="007D424A" w:rsidP="00EF6B7E">
      <w:pPr>
        <w:jc w:val="center"/>
        <w:textAlignment w:val="baseline"/>
        <w:rPr>
          <w:sz w:val="28"/>
          <w:szCs w:val="28"/>
        </w:rPr>
      </w:pPr>
    </w:p>
    <w:p w:rsidR="007D424A" w:rsidRPr="0016263B" w:rsidRDefault="007D424A" w:rsidP="00EF6B7E">
      <w:pPr>
        <w:jc w:val="center"/>
        <w:textAlignment w:val="baseline"/>
        <w:rPr>
          <w:sz w:val="28"/>
          <w:szCs w:val="28"/>
        </w:rPr>
      </w:pPr>
    </w:p>
    <w:p w:rsidR="007D424A" w:rsidRPr="0016263B" w:rsidRDefault="007D424A" w:rsidP="00EF6B7E">
      <w:pPr>
        <w:jc w:val="center"/>
        <w:textAlignment w:val="baseline"/>
        <w:rPr>
          <w:sz w:val="28"/>
          <w:szCs w:val="28"/>
        </w:rPr>
      </w:pPr>
      <w:r w:rsidRPr="0016263B">
        <w:rPr>
          <w:sz w:val="28"/>
          <w:szCs w:val="28"/>
        </w:rPr>
        <w:t>СРОК РЕАЛИЗАЦИИ ПРОГРАММЫ</w:t>
      </w:r>
      <w:r>
        <w:rPr>
          <w:sz w:val="28"/>
          <w:szCs w:val="28"/>
        </w:rPr>
        <w:t>: 4</w:t>
      </w:r>
      <w:r w:rsidRPr="0016263B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Pr="0016263B">
        <w:rPr>
          <w:sz w:val="28"/>
          <w:szCs w:val="28"/>
        </w:rPr>
        <w:t> </w:t>
      </w:r>
    </w:p>
    <w:p w:rsidR="007D424A" w:rsidRPr="0016263B" w:rsidRDefault="007D424A" w:rsidP="00EF6B7E">
      <w:pPr>
        <w:jc w:val="center"/>
        <w:textAlignment w:val="baseline"/>
        <w:rPr>
          <w:sz w:val="28"/>
          <w:szCs w:val="28"/>
        </w:rPr>
      </w:pPr>
      <w:r>
        <w:rPr>
          <w:sz w:val="28"/>
          <w:szCs w:val="28"/>
        </w:rPr>
        <w:t>Возраст детей –7-11</w:t>
      </w:r>
      <w:r w:rsidRPr="0016263B">
        <w:rPr>
          <w:sz w:val="28"/>
          <w:szCs w:val="28"/>
        </w:rPr>
        <w:t xml:space="preserve"> лет</w:t>
      </w:r>
    </w:p>
    <w:p w:rsidR="007D424A" w:rsidRPr="0016263B" w:rsidRDefault="007D424A" w:rsidP="00EF6B7E">
      <w:pPr>
        <w:jc w:val="center"/>
        <w:rPr>
          <w:sz w:val="28"/>
          <w:szCs w:val="28"/>
        </w:rPr>
      </w:pPr>
    </w:p>
    <w:p w:rsidR="007D424A" w:rsidRDefault="007D424A" w:rsidP="00EF6B7E">
      <w:pPr>
        <w:pStyle w:val="a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424A" w:rsidRDefault="007D424A" w:rsidP="00EF6B7E">
      <w:pPr>
        <w:pStyle w:val="a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424A" w:rsidRDefault="007D424A" w:rsidP="00EF6B7E">
      <w:pPr>
        <w:pStyle w:val="a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424A" w:rsidRDefault="007D424A" w:rsidP="00EF6B7E">
      <w:pPr>
        <w:pStyle w:val="a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424A" w:rsidRDefault="007D424A" w:rsidP="006670A6">
      <w:pPr>
        <w:pStyle w:val="NormalWeb"/>
        <w:kinsoku w:val="0"/>
        <w:overflowPunct w:val="0"/>
        <w:spacing w:before="67" w:beforeAutospacing="0" w:after="0" w:afterAutospacing="0" w:line="300" w:lineRule="exact"/>
        <w:ind w:left="346"/>
        <w:jc w:val="right"/>
        <w:textAlignment w:val="baseline"/>
      </w:pPr>
      <w:r>
        <w:t>Автор-составитель:</w:t>
      </w:r>
    </w:p>
    <w:p w:rsidR="007D424A" w:rsidRDefault="007D424A" w:rsidP="006670A6">
      <w:pPr>
        <w:jc w:val="right"/>
      </w:pPr>
      <w:r>
        <w:t>Рябова Ирина Витальевна</w:t>
      </w:r>
    </w:p>
    <w:p w:rsidR="007D424A" w:rsidRPr="00B87883" w:rsidRDefault="007D424A" w:rsidP="006670A6">
      <w:pPr>
        <w:jc w:val="right"/>
      </w:pPr>
      <w:r>
        <w:t>Педагог дополнительного образования</w:t>
      </w:r>
    </w:p>
    <w:p w:rsidR="007D424A" w:rsidRDefault="007D424A" w:rsidP="006670A6">
      <w:pPr>
        <w:jc w:val="right"/>
      </w:pPr>
    </w:p>
    <w:p w:rsidR="007D424A" w:rsidRDefault="007D424A" w:rsidP="00EF6B7E">
      <w:pPr>
        <w:jc w:val="right"/>
      </w:pPr>
    </w:p>
    <w:p w:rsidR="007D424A" w:rsidRDefault="007D424A" w:rsidP="00EF6B7E">
      <w:pPr>
        <w:jc w:val="center"/>
      </w:pPr>
    </w:p>
    <w:p w:rsidR="007D424A" w:rsidRDefault="007D424A" w:rsidP="00EF6B7E">
      <w:pPr>
        <w:jc w:val="center"/>
      </w:pPr>
    </w:p>
    <w:p w:rsidR="007D424A" w:rsidRDefault="007D424A" w:rsidP="00EF6B7E">
      <w:pPr>
        <w:jc w:val="center"/>
      </w:pPr>
    </w:p>
    <w:p w:rsidR="007D424A" w:rsidRDefault="007D424A" w:rsidP="00EF6B7E">
      <w:pPr>
        <w:jc w:val="center"/>
      </w:pPr>
    </w:p>
    <w:p w:rsidR="007D424A" w:rsidRDefault="007D424A" w:rsidP="00EF6B7E">
      <w:pPr>
        <w:jc w:val="center"/>
      </w:pPr>
    </w:p>
    <w:p w:rsidR="007D424A" w:rsidRDefault="007D424A" w:rsidP="00EF6B7E">
      <w:pPr>
        <w:jc w:val="center"/>
      </w:pPr>
    </w:p>
    <w:p w:rsidR="007D424A" w:rsidRDefault="007D424A" w:rsidP="00EF6B7E">
      <w:pPr>
        <w:jc w:val="center"/>
      </w:pPr>
    </w:p>
    <w:p w:rsidR="007D424A" w:rsidRDefault="007D424A" w:rsidP="00EF6B7E">
      <w:pPr>
        <w:jc w:val="center"/>
      </w:pPr>
    </w:p>
    <w:p w:rsidR="007D424A" w:rsidRDefault="007D424A" w:rsidP="00EF6B7E">
      <w:pPr>
        <w:jc w:val="center"/>
      </w:pPr>
    </w:p>
    <w:p w:rsidR="007D424A" w:rsidRPr="00A90BC7" w:rsidRDefault="007D424A" w:rsidP="00EF6B7E">
      <w:pPr>
        <w:jc w:val="center"/>
      </w:pPr>
      <w:r>
        <w:t xml:space="preserve">Аксубаево  </w:t>
      </w:r>
    </w:p>
    <w:p w:rsidR="007D424A" w:rsidRDefault="007D424A" w:rsidP="00EF6B7E">
      <w:pPr>
        <w:pStyle w:val="NormalWeb"/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</w:p>
    <w:p w:rsidR="007D424A" w:rsidRDefault="007D424A" w:rsidP="00EF6B7E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7D424A" w:rsidRDefault="007D424A" w:rsidP="00EF6B7E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7D424A" w:rsidRDefault="007D424A" w:rsidP="00EF6B7E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7D424A" w:rsidRDefault="007D424A" w:rsidP="00EF6B7E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7D424A" w:rsidRPr="00607AA6" w:rsidRDefault="007D424A" w:rsidP="00BE39B8">
      <w:pPr>
        <w:shd w:val="clear" w:color="auto" w:fill="FFFFFF"/>
        <w:spacing w:after="150"/>
        <w:jc w:val="center"/>
        <w:rPr>
          <w:color w:val="000000"/>
        </w:rPr>
      </w:pPr>
      <w:r w:rsidRPr="00607AA6">
        <w:rPr>
          <w:b/>
          <w:bCs/>
          <w:color w:val="000000"/>
        </w:rPr>
        <w:t>Актуальность программы</w:t>
      </w:r>
    </w:p>
    <w:p w:rsidR="007D424A" w:rsidRPr="00607AA6" w:rsidRDefault="007D424A" w:rsidP="00BE39B8">
      <w:pPr>
        <w:shd w:val="clear" w:color="auto" w:fill="FFFFFF"/>
        <w:spacing w:after="150"/>
        <w:rPr>
          <w:color w:val="000000"/>
        </w:rPr>
      </w:pPr>
      <w:r w:rsidRPr="00607AA6">
        <w:rPr>
          <w:color w:val="000000"/>
        </w:rPr>
        <w:t>Программа "Моделирование из бумаги» вводит ребенка в удивительный мир творчества, и с помощью таких видов художественного творчества, как конструирование из бумаги, аппликация, оригами, торцевание дает возможность поверить в себя, в свои способности. Занятия с бумагой позволят детям удовлетворить свои познавательные интересы, расширить информированность в данной образовательной области, обогатить навыки общения и обрести умение осуществлять совместную деятельность в процессе освоения программы.</w:t>
      </w:r>
    </w:p>
    <w:p w:rsidR="007D424A" w:rsidRPr="00607AA6" w:rsidRDefault="007D424A" w:rsidP="00BE39B8">
      <w:pPr>
        <w:shd w:val="clear" w:color="auto" w:fill="FFFFFF"/>
        <w:spacing w:after="150"/>
        <w:rPr>
          <w:color w:val="000000"/>
        </w:rPr>
      </w:pPr>
      <w:r w:rsidRPr="00607AA6">
        <w:rPr>
          <w:color w:val="000000"/>
        </w:rPr>
        <w:t>Бумага, как материал для детского творчества, ни с чем несравнима (легкость обработки, минимум инструментов).</w:t>
      </w:r>
    </w:p>
    <w:p w:rsidR="007D424A" w:rsidRPr="00607AA6" w:rsidRDefault="007D424A" w:rsidP="00BE39B8">
      <w:pPr>
        <w:shd w:val="clear" w:color="auto" w:fill="FFFFFF"/>
        <w:spacing w:after="150"/>
        <w:rPr>
          <w:color w:val="000000"/>
        </w:rPr>
      </w:pPr>
      <w:r w:rsidRPr="00607AA6">
        <w:rPr>
          <w:color w:val="000000"/>
        </w:rPr>
        <w:t>Любая работа с бумагой - складывание, вырезание, плетение - не только увлекательна, но и познавательна. Бумага дает возможность ребенку проявить свою индивидуальность, воплотить замысел, ощутить радость творчества.</w:t>
      </w:r>
    </w:p>
    <w:p w:rsidR="007D424A" w:rsidRPr="00607AA6" w:rsidRDefault="007D424A" w:rsidP="00BE39B8">
      <w:pPr>
        <w:shd w:val="clear" w:color="auto" w:fill="FFFFFF"/>
        <w:spacing w:after="150"/>
        <w:rPr>
          <w:color w:val="000000"/>
        </w:rPr>
      </w:pPr>
      <w:r w:rsidRPr="00607AA6">
        <w:rPr>
          <w:color w:val="000000"/>
        </w:rPr>
        <w:t>Дети постигают поистине универсальный характер бумаги, открывая ее поразительные качества, знакомятся с самыми простыми поделками из бумаги и с приготовлениями более сложных, трудоемких и, вместе с тем, интересных изделий. Устойчивый интерес детей к творчеству из бумаги обуславливается ещё и тем, что данный материал даёт большой простор творчеству. Бумажный лист помогает ребёнку ощутить себя художником, дизайнером, конструктором, а самое главное — безгранично творческим человеком. Кроме того, дети приобретают опыт работы в коллективе, умение выслушивать и воспринимать чужую точку зрения.</w:t>
      </w:r>
    </w:p>
    <w:p w:rsidR="007D424A" w:rsidRPr="00607AA6" w:rsidRDefault="007D424A" w:rsidP="00BE39B8">
      <w:pPr>
        <w:shd w:val="clear" w:color="auto" w:fill="FFFFFF"/>
        <w:spacing w:after="150"/>
        <w:rPr>
          <w:color w:val="000000"/>
        </w:rPr>
      </w:pPr>
      <w:r w:rsidRPr="00607AA6">
        <w:rPr>
          <w:color w:val="000000"/>
        </w:rPr>
        <w:t>Основные идеи и отличительные особенности данной программы</w:t>
      </w:r>
    </w:p>
    <w:p w:rsidR="007D424A" w:rsidRPr="00607AA6" w:rsidRDefault="007D424A" w:rsidP="00BE39B8">
      <w:pPr>
        <w:shd w:val="clear" w:color="auto" w:fill="FFFFFF"/>
        <w:spacing w:after="150"/>
        <w:rPr>
          <w:color w:val="000000"/>
        </w:rPr>
      </w:pPr>
      <w:r w:rsidRPr="00607AA6">
        <w:rPr>
          <w:color w:val="000000"/>
        </w:rPr>
        <w:t>Ведущая идея данной программы - создание комфортной среды общения, развитие способностей, творческого потенциала каждого ребенка и его самореализации.</w:t>
      </w:r>
    </w:p>
    <w:p w:rsidR="007D424A" w:rsidRPr="00607AA6" w:rsidRDefault="007D424A" w:rsidP="00BE39B8">
      <w:pPr>
        <w:shd w:val="clear" w:color="auto" w:fill="FFFFFF"/>
        <w:spacing w:after="150"/>
        <w:rPr>
          <w:color w:val="000000"/>
        </w:rPr>
      </w:pPr>
      <w:r w:rsidRPr="00607AA6">
        <w:rPr>
          <w:color w:val="000000"/>
        </w:rPr>
        <w:t>Воспитание и обучение осуществляется "естественным путем", в процессе творческой работы.</w:t>
      </w:r>
    </w:p>
    <w:p w:rsidR="007D424A" w:rsidRPr="00607AA6" w:rsidRDefault="007D424A" w:rsidP="00BE39B8">
      <w:pPr>
        <w:shd w:val="clear" w:color="auto" w:fill="FFFFFF"/>
        <w:spacing w:after="150"/>
        <w:rPr>
          <w:color w:val="000000"/>
        </w:rPr>
      </w:pPr>
      <w:r w:rsidRPr="00607AA6">
        <w:rPr>
          <w:color w:val="000000"/>
        </w:rPr>
        <w:t>Одно из условий освоения программы - стиль общения педагога с детьми на основе личностно-ориентированной модели.</w:t>
      </w:r>
    </w:p>
    <w:p w:rsidR="007D424A" w:rsidRPr="00607AA6" w:rsidRDefault="007D424A" w:rsidP="00BE39B8">
      <w:pPr>
        <w:shd w:val="clear" w:color="auto" w:fill="FFFFFF"/>
        <w:spacing w:after="150"/>
        <w:rPr>
          <w:color w:val="000000"/>
        </w:rPr>
      </w:pPr>
      <w:r w:rsidRPr="00607AA6">
        <w:rPr>
          <w:color w:val="000000"/>
        </w:rPr>
        <w:t>Важно обеспечить чувства психологической защищенности ребенка, доверие его к миру, радость существования, формирование начала личности, развитие индивидуальности ребенка. Не подгонять развитие детей, а предупреждать возникновение возможных отклонений в личностном развитии детей и корригировать имеющие отклонения. Формирование знаний, умений и навыков является не целью, а средством полноценного развития личности.</w:t>
      </w:r>
    </w:p>
    <w:p w:rsidR="007D424A" w:rsidRPr="00607AA6" w:rsidRDefault="007D424A" w:rsidP="00BE39B8">
      <w:pPr>
        <w:shd w:val="clear" w:color="auto" w:fill="FFFFFF"/>
        <w:spacing w:after="150"/>
        <w:rPr>
          <w:color w:val="000000"/>
        </w:rPr>
      </w:pPr>
      <w:r w:rsidRPr="00607AA6">
        <w:rPr>
          <w:color w:val="000000"/>
        </w:rPr>
        <w:t>Личностная позиция педагога: исходить из интересов ребенка и перспектив его дальнейшего развития.</w:t>
      </w:r>
    </w:p>
    <w:p w:rsidR="007D424A" w:rsidRPr="00607AA6" w:rsidRDefault="007D424A" w:rsidP="00BE39B8">
      <w:pPr>
        <w:shd w:val="clear" w:color="auto" w:fill="FFFFFF"/>
        <w:spacing w:after="150"/>
        <w:rPr>
          <w:color w:val="000000"/>
        </w:rPr>
      </w:pPr>
      <w:r w:rsidRPr="00607AA6">
        <w:rPr>
          <w:color w:val="000000"/>
        </w:rPr>
        <w:t>Программа предполагает соединение игры, труда и обучения в единое целое, что обеспечивает единое решение познавательных, практических и игровых задач.</w:t>
      </w:r>
    </w:p>
    <w:p w:rsidR="007D424A" w:rsidRPr="00607AA6" w:rsidRDefault="007D424A" w:rsidP="00BE39B8">
      <w:pPr>
        <w:shd w:val="clear" w:color="auto" w:fill="FFFFFF"/>
        <w:spacing w:after="150"/>
        <w:rPr>
          <w:color w:val="000000"/>
        </w:rPr>
      </w:pPr>
      <w:r w:rsidRPr="00607AA6">
        <w:rPr>
          <w:color w:val="000000"/>
        </w:rPr>
        <w:t>Все поделки функциональны: ими можно играть, их можно использовать в быту, их можно подарить друзьям и родным.</w:t>
      </w:r>
    </w:p>
    <w:p w:rsidR="007D424A" w:rsidRPr="00607AA6" w:rsidRDefault="007D424A" w:rsidP="00604243">
      <w:pPr>
        <w:shd w:val="clear" w:color="auto" w:fill="FFFFFF"/>
        <w:spacing w:after="150"/>
        <w:rPr>
          <w:color w:val="000000"/>
        </w:rPr>
      </w:pPr>
      <w:r w:rsidRPr="00607AA6">
        <w:rPr>
          <w:color w:val="000000"/>
        </w:rPr>
        <w:t>Программа включает в себя создание индивидуальных и коллективных сюжетно-тематических композиций, в которых используются изделия, выполненные в различных техниках. На занятиях кроме овладения техниками работы с бумагой, дети углубляют свои познания об окружающем мире.</w:t>
      </w:r>
    </w:p>
    <w:p w:rsidR="007D424A" w:rsidRPr="00607AA6" w:rsidRDefault="007D424A" w:rsidP="00B00189">
      <w:pPr>
        <w:pStyle w:val="NormalWeb"/>
        <w:shd w:val="clear" w:color="auto" w:fill="FFFFFF"/>
        <w:spacing w:before="0" w:beforeAutospacing="0" w:after="0" w:afterAutospacing="0"/>
      </w:pPr>
      <w:r w:rsidRPr="00607AA6">
        <w:rPr>
          <w:rStyle w:val="Strong"/>
          <w:bdr w:val="none" w:sz="0" w:space="0" w:color="auto" w:frame="1"/>
        </w:rPr>
        <w:t>Программа</w:t>
      </w:r>
      <w:r w:rsidRPr="00607AA6">
        <w:t> рассчитана на один год обучения и предназначена для работы с детьми первого года обучения в школе.</w:t>
      </w:r>
    </w:p>
    <w:p w:rsidR="007D424A" w:rsidRPr="00607AA6" w:rsidRDefault="007D424A" w:rsidP="00B00189">
      <w:pPr>
        <w:pStyle w:val="NormalWeb"/>
        <w:shd w:val="clear" w:color="auto" w:fill="FFFFFF"/>
        <w:spacing w:before="0" w:beforeAutospacing="0" w:after="0" w:afterAutospacing="0"/>
      </w:pPr>
    </w:p>
    <w:p w:rsidR="007D424A" w:rsidRPr="00607AA6" w:rsidRDefault="007D424A" w:rsidP="00EF6B7E">
      <w:pPr>
        <w:shd w:val="clear" w:color="auto" w:fill="FFFFFF"/>
        <w:spacing w:after="150" w:line="300" w:lineRule="atLeast"/>
      </w:pPr>
      <w:r w:rsidRPr="00607AA6">
        <w:t>Любой вид творчества полезен, так как он развивает у ребенка определенные навыки, качества, способности. Но ни один вид творчества не сравнится с оригами в своей многофункциональности. По значимости для развития детей оригами можно поставить на первое место.</w:t>
      </w:r>
    </w:p>
    <w:p w:rsidR="007D424A" w:rsidRPr="00607AA6" w:rsidRDefault="007D424A" w:rsidP="00EF6B7E">
      <w:pPr>
        <w:shd w:val="clear" w:color="auto" w:fill="FFFFFF"/>
        <w:spacing w:after="150" w:line="300" w:lineRule="atLeast"/>
      </w:pPr>
      <w:r w:rsidRPr="00607AA6">
        <w:t xml:space="preserve">   Прежде всего, </w:t>
      </w:r>
      <w:r w:rsidRPr="00607AA6">
        <w:rPr>
          <w:b/>
          <w:bCs/>
        </w:rPr>
        <w:t>моделирован развивает воображение,</w:t>
      </w:r>
      <w:r w:rsidRPr="00607AA6">
        <w:t> так как для того чтобы сделать модель, необходимо представлять, как она будет выглядеть, видя перед собой только белый лист бумаги.</w:t>
      </w:r>
    </w:p>
    <w:p w:rsidR="007D424A" w:rsidRPr="00607AA6" w:rsidRDefault="007D424A" w:rsidP="00EF6B7E">
      <w:pPr>
        <w:shd w:val="clear" w:color="auto" w:fill="FFFFFF"/>
        <w:spacing w:after="150" w:line="300" w:lineRule="atLeast"/>
      </w:pPr>
      <w:r w:rsidRPr="00607AA6">
        <w:rPr>
          <w:b/>
          <w:bCs/>
        </w:rPr>
        <w:t xml:space="preserve"> Моделирование развивает фантазию, </w:t>
      </w:r>
      <w:r w:rsidRPr="00607AA6">
        <w:t>так как дает большую возможность для импровизации с бумагой. Всегда можно попробовать сделать сгиб как-то по-иному, стараясь представить, что из этого получится.</w:t>
      </w:r>
    </w:p>
    <w:p w:rsidR="007D424A" w:rsidRPr="00607AA6" w:rsidRDefault="007D424A" w:rsidP="00EF6B7E">
      <w:pPr>
        <w:shd w:val="clear" w:color="auto" w:fill="FFFFFF"/>
        <w:spacing w:after="150" w:line="300" w:lineRule="atLeast"/>
      </w:pPr>
      <w:r w:rsidRPr="00607AA6">
        <w:rPr>
          <w:b/>
          <w:bCs/>
        </w:rPr>
        <w:t xml:space="preserve">   Моделирование  развивает зрительную память. </w:t>
      </w:r>
      <w:r w:rsidRPr="00607AA6">
        <w:t>Начиная складывать новое изделие, ребенок руководствуется описанием и схемой, но, повторив эти действия несколько раз, он запоминает их последовательность и каждый следующий раз делает фигурку быстрее и точнее.</w:t>
      </w:r>
    </w:p>
    <w:p w:rsidR="007D424A" w:rsidRPr="00607AA6" w:rsidRDefault="007D424A" w:rsidP="00EF6B7E">
      <w:pPr>
        <w:shd w:val="clear" w:color="auto" w:fill="FFFFFF"/>
        <w:spacing w:after="150" w:line="300" w:lineRule="atLeast"/>
      </w:pPr>
      <w:r w:rsidRPr="00607AA6">
        <w:rPr>
          <w:b/>
          <w:bCs/>
        </w:rPr>
        <w:t xml:space="preserve">   Моделирование развивает сообразительность и находчивость, </w:t>
      </w:r>
      <w:r w:rsidRPr="00607AA6">
        <w:t>потому что изделие оригами нельзя просто механически складывать. Каждая складка из бумаги делается не просто так: она формирует изделие.</w:t>
      </w:r>
    </w:p>
    <w:p w:rsidR="007D424A" w:rsidRPr="00607AA6" w:rsidRDefault="007D424A" w:rsidP="00EF6B7E">
      <w:pPr>
        <w:shd w:val="clear" w:color="auto" w:fill="FFFFFF"/>
        <w:spacing w:after="150" w:line="300" w:lineRule="atLeast"/>
      </w:pPr>
      <w:r w:rsidRPr="00607AA6">
        <w:rPr>
          <w:b/>
          <w:bCs/>
        </w:rPr>
        <w:t xml:space="preserve">   Моделирование  развивает кисть руки, т.е. мелкую моторику.</w:t>
      </w:r>
      <w:r w:rsidRPr="00607AA6">
        <w:t> Это особенно важно первого года обучения в школе, так как точки на ладони напрямую связаны с развитием умственных способностей. Чем больше ребенок работает с бумагой, тем лучше формируется его мышление.</w:t>
      </w:r>
    </w:p>
    <w:p w:rsidR="007D424A" w:rsidRPr="00607AA6" w:rsidRDefault="007D424A" w:rsidP="00EF6B7E">
      <w:pPr>
        <w:shd w:val="clear" w:color="auto" w:fill="FFFFFF"/>
        <w:spacing w:after="150" w:line="300" w:lineRule="atLeast"/>
      </w:pPr>
      <w:r w:rsidRPr="00607AA6">
        <w:rPr>
          <w:b/>
          <w:bCs/>
        </w:rPr>
        <w:t xml:space="preserve"> Моделирование развивает внимательность,</w:t>
      </w:r>
      <w:r w:rsidRPr="00607AA6">
        <w:t> так как, складывая, надо постоянно следить за своими действиями.</w:t>
      </w:r>
    </w:p>
    <w:p w:rsidR="007D424A" w:rsidRPr="00607AA6" w:rsidRDefault="007D424A" w:rsidP="00EF6B7E">
      <w:pPr>
        <w:shd w:val="clear" w:color="auto" w:fill="FFFFFF"/>
        <w:spacing w:after="150" w:line="300" w:lineRule="atLeast"/>
      </w:pPr>
      <w:r w:rsidRPr="00607AA6">
        <w:rPr>
          <w:b/>
          <w:bCs/>
        </w:rPr>
        <w:t xml:space="preserve">  Моделирование развивает терпение, </w:t>
      </w:r>
      <w:r w:rsidRPr="00607AA6">
        <w:t>потому что изделие нельзя получить сразу. Например, чтобы получить шарик, который можно надуть, его надо складывать терпеливо, основательно и аккуратно. Спешить нельзя.</w:t>
      </w:r>
    </w:p>
    <w:p w:rsidR="007D424A" w:rsidRPr="00607AA6" w:rsidRDefault="007D424A" w:rsidP="00EF6B7E">
      <w:pPr>
        <w:pStyle w:val="NormalWeb"/>
        <w:shd w:val="clear" w:color="auto" w:fill="FFFFFF"/>
        <w:spacing w:before="0" w:beforeAutospacing="0" w:after="0" w:afterAutospacing="0"/>
      </w:pPr>
      <w:r w:rsidRPr="00607AA6">
        <w:rPr>
          <w:b/>
          <w:bCs/>
          <w:bdr w:val="none" w:sz="0" w:space="0" w:color="auto" w:frame="1"/>
        </w:rPr>
        <w:t>Актуальность</w:t>
      </w:r>
      <w:r w:rsidRPr="00607AA6">
        <w:rPr>
          <w:b/>
          <w:bCs/>
        </w:rPr>
        <w:t>:</w:t>
      </w:r>
      <w:r w:rsidRPr="00607AA6">
        <w:t xml:space="preserve">  Бумага – доступный для ребенка и универсальный материал – широко применяется не только в рисовании, аппликации, но и в художественном конструировании. Особенно привлекает дошкольников возможность самим создавать такие поделки из бумаги, которые затем будут использованы в играх, инсценировках, оформлении группы к праздникам, подарены на день рождения или к празднику своим родителям, воспитателям, друзьям. Данная </w:t>
      </w:r>
      <w:r w:rsidRPr="00607AA6">
        <w:rPr>
          <w:rStyle w:val="Strong"/>
          <w:bdr w:val="none" w:sz="0" w:space="0" w:color="auto" w:frame="1"/>
        </w:rPr>
        <w:t>программа</w:t>
      </w:r>
      <w:r w:rsidRPr="00607AA6">
        <w:t> предлагает решать обозначенную проблему через освоение детьми приемов работы с бумагой.</w:t>
      </w:r>
    </w:p>
    <w:p w:rsidR="007D424A" w:rsidRPr="00607AA6" w:rsidRDefault="007D424A" w:rsidP="00EF6B7E">
      <w:pPr>
        <w:pStyle w:val="NormalWeb"/>
        <w:shd w:val="clear" w:color="auto" w:fill="FFFFFF"/>
        <w:spacing w:before="0" w:beforeAutospacing="0" w:after="0" w:afterAutospacing="0"/>
        <w:rPr>
          <w:b/>
          <w:bCs/>
        </w:rPr>
      </w:pPr>
    </w:p>
    <w:p w:rsidR="007D424A" w:rsidRPr="00607AA6" w:rsidRDefault="007D424A" w:rsidP="00EF6B7E">
      <w:pPr>
        <w:pStyle w:val="NormalWeb"/>
        <w:shd w:val="clear" w:color="auto" w:fill="FFFFFF"/>
        <w:spacing w:before="0" w:beforeAutospacing="0" w:after="0" w:afterAutospacing="0"/>
      </w:pPr>
      <w:r w:rsidRPr="00607AA6">
        <w:rPr>
          <w:b/>
          <w:bCs/>
        </w:rPr>
        <w:t>Цель</w:t>
      </w:r>
      <w:r w:rsidRPr="00607AA6">
        <w:t> </w:t>
      </w:r>
      <w:r w:rsidRPr="00607AA6">
        <w:rPr>
          <w:rStyle w:val="Strong"/>
          <w:bdr w:val="none" w:sz="0" w:space="0" w:color="auto" w:frame="1"/>
        </w:rPr>
        <w:t>программы</w:t>
      </w:r>
      <w:r w:rsidRPr="00607AA6">
        <w:t>: создавать условия для формирования всесторонне интеллектуальной, эстетически развитой творческой личности; опираясь на интегрированный подход; содействовать развитию инициативы, выдумки и творчества детей в атмосфере эстетических переживаний и увлеченности, совместного творчества взрослого и ребенка, через различные виды изобразительной и прикладной деятельности.</w:t>
      </w:r>
    </w:p>
    <w:p w:rsidR="007D424A" w:rsidRPr="00607AA6" w:rsidRDefault="007D424A" w:rsidP="00EF6B7E">
      <w:pPr>
        <w:pStyle w:val="NormalWeb"/>
        <w:shd w:val="clear" w:color="auto" w:fill="FFFFFF"/>
        <w:spacing w:before="0" w:beforeAutospacing="0" w:after="0" w:afterAutospacing="0"/>
        <w:rPr>
          <w:b/>
          <w:bCs/>
        </w:rPr>
      </w:pPr>
    </w:p>
    <w:p w:rsidR="007D424A" w:rsidRPr="00607AA6" w:rsidRDefault="007D424A" w:rsidP="00EF6B7E">
      <w:pPr>
        <w:pStyle w:val="NormalWeb"/>
        <w:shd w:val="clear" w:color="auto" w:fill="FFFFFF"/>
        <w:spacing w:before="0" w:beforeAutospacing="0" w:after="0" w:afterAutospacing="0"/>
      </w:pPr>
      <w:r w:rsidRPr="00607AA6">
        <w:rPr>
          <w:b/>
          <w:bCs/>
        </w:rPr>
        <w:t>Задачи</w:t>
      </w:r>
      <w:r w:rsidRPr="00607AA6">
        <w:t> </w:t>
      </w:r>
      <w:r w:rsidRPr="00607AA6">
        <w:rPr>
          <w:rStyle w:val="Strong"/>
          <w:bdr w:val="none" w:sz="0" w:space="0" w:color="auto" w:frame="1"/>
        </w:rPr>
        <w:t>программы</w:t>
      </w:r>
      <w:r w:rsidRPr="00607AA6">
        <w:t>:</w:t>
      </w:r>
    </w:p>
    <w:p w:rsidR="007D424A" w:rsidRPr="00607AA6" w:rsidRDefault="007D424A" w:rsidP="00EF6B7E">
      <w:pPr>
        <w:pStyle w:val="NormalWeb"/>
        <w:shd w:val="clear" w:color="auto" w:fill="FFFFFF"/>
        <w:spacing w:before="0" w:beforeAutospacing="0" w:after="0" w:afterAutospacing="0"/>
        <w:rPr>
          <w:i/>
          <w:iCs/>
        </w:rPr>
      </w:pPr>
      <w:r w:rsidRPr="00607AA6">
        <w:rPr>
          <w:i/>
          <w:iCs/>
          <w:bdr w:val="none" w:sz="0" w:space="0" w:color="auto" w:frame="1"/>
        </w:rPr>
        <w:t>Научить</w:t>
      </w:r>
      <w:r w:rsidRPr="00607AA6">
        <w:rPr>
          <w:i/>
          <w:iCs/>
        </w:rPr>
        <w:t>:</w:t>
      </w:r>
    </w:p>
    <w:p w:rsidR="007D424A" w:rsidRPr="00607AA6" w:rsidRDefault="007D424A" w:rsidP="00EF6B7E">
      <w:pPr>
        <w:pStyle w:val="NormalWeb"/>
        <w:shd w:val="clear" w:color="auto" w:fill="FFFFFF"/>
        <w:spacing w:before="0" w:beforeAutospacing="0" w:after="0" w:afterAutospacing="0"/>
      </w:pPr>
      <w:r w:rsidRPr="00607AA6">
        <w:t>1. Формировать умения следовать устным инструкциям;</w:t>
      </w:r>
    </w:p>
    <w:p w:rsidR="007D424A" w:rsidRPr="00607AA6" w:rsidRDefault="007D424A" w:rsidP="00EF6B7E">
      <w:pPr>
        <w:pStyle w:val="NormalWeb"/>
        <w:shd w:val="clear" w:color="auto" w:fill="FFFFFF"/>
        <w:spacing w:before="0" w:beforeAutospacing="0" w:after="0" w:afterAutospacing="0"/>
      </w:pPr>
      <w:r w:rsidRPr="00607AA6">
        <w:t>2. Знакомить детей с основными геометрическими понятиями и базовыми формами </w:t>
      </w:r>
      <w:r w:rsidRPr="00607AA6">
        <w:rPr>
          <w:b/>
          <w:bCs/>
        </w:rPr>
        <w:t>.</w:t>
      </w:r>
      <w:r w:rsidRPr="00607AA6">
        <w:t xml:space="preserve">                                                                                                                                   3. Формировать умения следовать устным инструкциям.                                                                                      4. Обучать различным приемам работы с бумагой.</w:t>
      </w:r>
    </w:p>
    <w:p w:rsidR="007D424A" w:rsidRPr="00607AA6" w:rsidRDefault="007D424A" w:rsidP="00EF6B7E">
      <w:pPr>
        <w:pStyle w:val="NormalWeb"/>
        <w:shd w:val="clear" w:color="auto" w:fill="FFFFFF"/>
        <w:spacing w:before="0" w:beforeAutospacing="0" w:after="0" w:afterAutospacing="0"/>
      </w:pPr>
      <w:r w:rsidRPr="00607AA6">
        <w:t>5. Знакомить детей с основными геометрическими </w:t>
      </w:r>
      <w:r w:rsidRPr="00607AA6">
        <w:rPr>
          <w:bdr w:val="none" w:sz="0" w:space="0" w:color="auto" w:frame="1"/>
        </w:rPr>
        <w:t>понятиями</w:t>
      </w:r>
      <w:r w:rsidRPr="00607AA6">
        <w:t>: круг, квадрат, треугольник, угол, сторона, вершина.                                                                                                                                                        6. Обогащать словарь ребенка специальными терминами;                                                                                  7. Создавать композиции с изделиями, выполненными из бумаги.</w:t>
      </w:r>
    </w:p>
    <w:p w:rsidR="007D424A" w:rsidRPr="00607AA6" w:rsidRDefault="007D424A" w:rsidP="00EF6B7E">
      <w:pPr>
        <w:pStyle w:val="NormalWeb"/>
        <w:shd w:val="clear" w:color="auto" w:fill="FFFFFF"/>
        <w:spacing w:before="0" w:beforeAutospacing="0" w:after="0" w:afterAutospacing="0"/>
        <w:rPr>
          <w:i/>
          <w:iCs/>
        </w:rPr>
      </w:pPr>
      <w:r w:rsidRPr="00607AA6">
        <w:rPr>
          <w:i/>
          <w:iCs/>
          <w:bdr w:val="none" w:sz="0" w:space="0" w:color="auto" w:frame="1"/>
        </w:rPr>
        <w:t>Развивать</w:t>
      </w:r>
      <w:r w:rsidRPr="00607AA6">
        <w:rPr>
          <w:i/>
          <w:iCs/>
        </w:rPr>
        <w:t>:</w:t>
      </w:r>
    </w:p>
    <w:p w:rsidR="007D424A" w:rsidRPr="00607AA6" w:rsidRDefault="007D424A" w:rsidP="00EF6B7E">
      <w:pPr>
        <w:pStyle w:val="NormalWeb"/>
        <w:shd w:val="clear" w:color="auto" w:fill="FFFFFF"/>
        <w:spacing w:before="0" w:beforeAutospacing="0" w:after="0" w:afterAutospacing="0"/>
      </w:pPr>
      <w:r w:rsidRPr="00607AA6">
        <w:t>1. Развивать у детей способность работать руками, приучать к точным движениям пальцев;</w:t>
      </w:r>
    </w:p>
    <w:p w:rsidR="007D424A" w:rsidRPr="00607AA6" w:rsidRDefault="007D424A" w:rsidP="00EF6B7E">
      <w:pPr>
        <w:pStyle w:val="NormalWeb"/>
        <w:shd w:val="clear" w:color="auto" w:fill="FFFFFF"/>
        <w:spacing w:before="0" w:beforeAutospacing="0" w:after="0" w:afterAutospacing="0"/>
      </w:pPr>
      <w:r w:rsidRPr="00607AA6">
        <w:t>2. Развивать </w:t>
      </w:r>
      <w:r w:rsidRPr="00607AA6">
        <w:rPr>
          <w:rStyle w:val="Strong"/>
          <w:bdr w:val="none" w:sz="0" w:space="0" w:color="auto" w:frame="1"/>
        </w:rPr>
        <w:t>пространственное воображение</w:t>
      </w:r>
      <w:r w:rsidRPr="00607AA6">
        <w:t>.</w:t>
      </w:r>
    </w:p>
    <w:p w:rsidR="007D424A" w:rsidRPr="00607AA6" w:rsidRDefault="007D424A" w:rsidP="00EF6B7E">
      <w:pPr>
        <w:pStyle w:val="NormalWeb"/>
        <w:shd w:val="clear" w:color="auto" w:fill="FFFFFF"/>
        <w:spacing w:before="0" w:beforeAutospacing="0" w:after="0" w:afterAutospacing="0"/>
      </w:pPr>
      <w:r w:rsidRPr="00607AA6">
        <w:t>3. Развивать внимание, память, логическое и </w:t>
      </w:r>
      <w:r w:rsidRPr="00607AA6">
        <w:rPr>
          <w:rStyle w:val="Strong"/>
          <w:bdr w:val="none" w:sz="0" w:space="0" w:color="auto" w:frame="1"/>
        </w:rPr>
        <w:t>пространственное воображения</w:t>
      </w:r>
      <w:r w:rsidRPr="00607AA6">
        <w:t xml:space="preserve">.                                                     </w:t>
      </w:r>
    </w:p>
    <w:p w:rsidR="007D424A" w:rsidRPr="00607AA6" w:rsidRDefault="007D424A" w:rsidP="00EF6B7E">
      <w:pPr>
        <w:pStyle w:val="NormalWeb"/>
        <w:shd w:val="clear" w:color="auto" w:fill="FFFFFF"/>
        <w:spacing w:before="0" w:beforeAutospacing="0" w:after="0" w:afterAutospacing="0"/>
      </w:pPr>
      <w:r w:rsidRPr="00607AA6">
        <w:t xml:space="preserve"> 4. Развивать мелкую моторику рук и глазомер.                                                                                                                5. Развивать художественный вкус, творческие способности и фантазии детей.</w:t>
      </w:r>
    </w:p>
    <w:p w:rsidR="007D424A" w:rsidRPr="00607AA6" w:rsidRDefault="007D424A" w:rsidP="00EF6B7E">
      <w:pPr>
        <w:pStyle w:val="NormalWeb"/>
        <w:shd w:val="clear" w:color="auto" w:fill="FFFFFF"/>
        <w:spacing w:before="0" w:beforeAutospacing="0" w:after="0" w:afterAutospacing="0"/>
        <w:rPr>
          <w:i/>
          <w:iCs/>
        </w:rPr>
      </w:pPr>
      <w:r w:rsidRPr="00607AA6">
        <w:rPr>
          <w:i/>
          <w:iCs/>
          <w:bdr w:val="none" w:sz="0" w:space="0" w:color="auto" w:frame="1"/>
        </w:rPr>
        <w:t>Воспитывать</w:t>
      </w:r>
      <w:r w:rsidRPr="00607AA6">
        <w:rPr>
          <w:i/>
          <w:iCs/>
        </w:rPr>
        <w:t>:</w:t>
      </w:r>
    </w:p>
    <w:p w:rsidR="007D424A" w:rsidRPr="00607AA6" w:rsidRDefault="007D424A" w:rsidP="00EF6B7E">
      <w:pPr>
        <w:pStyle w:val="NormalWeb"/>
        <w:shd w:val="clear" w:color="auto" w:fill="FFFFFF"/>
        <w:spacing w:before="0" w:beforeAutospacing="0" w:after="0" w:afterAutospacing="0"/>
      </w:pPr>
      <w:r w:rsidRPr="00607AA6">
        <w:t xml:space="preserve">1. Воспитывать трудолюбие, желание доводить начатое дело до конца.                                                                        </w:t>
      </w:r>
    </w:p>
    <w:p w:rsidR="007D424A" w:rsidRPr="00607AA6" w:rsidRDefault="007D424A" w:rsidP="00EF6B7E">
      <w:pPr>
        <w:pStyle w:val="NormalWeb"/>
        <w:shd w:val="clear" w:color="auto" w:fill="FFFFFF"/>
        <w:spacing w:before="0" w:beforeAutospacing="0" w:after="0" w:afterAutospacing="0"/>
        <w:rPr>
          <w:i/>
          <w:iCs/>
        </w:rPr>
      </w:pPr>
      <w:r w:rsidRPr="00607AA6">
        <w:t xml:space="preserve">  2. Учить аккуратности, умению бережно и экономно использовать материал, содержать в порядке рабочее место.</w:t>
      </w:r>
    </w:p>
    <w:p w:rsidR="007D424A" w:rsidRPr="00607AA6" w:rsidRDefault="007D424A" w:rsidP="00EF6B7E">
      <w:pPr>
        <w:pStyle w:val="NormalWeb"/>
        <w:shd w:val="clear" w:color="auto" w:fill="FFFFFF"/>
        <w:spacing w:before="0" w:beforeAutospacing="0" w:after="0" w:afterAutospacing="0"/>
      </w:pPr>
    </w:p>
    <w:p w:rsidR="007D424A" w:rsidRPr="00607AA6" w:rsidRDefault="007D424A" w:rsidP="00EF6B7E">
      <w:pPr>
        <w:pStyle w:val="NormalWeb"/>
        <w:shd w:val="clear" w:color="auto" w:fill="FFFFFF"/>
        <w:spacing w:before="0" w:beforeAutospacing="0" w:after="0" w:afterAutospacing="0"/>
      </w:pPr>
      <w:r w:rsidRPr="00607AA6">
        <w:rPr>
          <w:b/>
          <w:bCs/>
        </w:rPr>
        <w:t>Принципы</w:t>
      </w:r>
      <w:r w:rsidRPr="00607AA6">
        <w:t> </w:t>
      </w:r>
      <w:r w:rsidRPr="00607AA6">
        <w:rPr>
          <w:rStyle w:val="Strong"/>
          <w:bdr w:val="none" w:sz="0" w:space="0" w:color="auto" w:frame="1"/>
        </w:rPr>
        <w:t>программы</w:t>
      </w:r>
      <w:r w:rsidRPr="00607AA6">
        <w:t>:</w:t>
      </w:r>
    </w:p>
    <w:p w:rsidR="007D424A" w:rsidRPr="00607AA6" w:rsidRDefault="007D424A" w:rsidP="00EF6B7E">
      <w:pPr>
        <w:pStyle w:val="NormalWeb"/>
        <w:shd w:val="clear" w:color="auto" w:fill="FFFFFF"/>
        <w:spacing w:before="0" w:beforeAutospacing="0" w:after="0" w:afterAutospacing="0"/>
      </w:pPr>
      <w:r w:rsidRPr="00607AA6">
        <w:t>1. Принцип наглядности. Предполагает широкое представление соответствующей изучаемому материалу </w:t>
      </w:r>
      <w:r w:rsidRPr="00607AA6">
        <w:rPr>
          <w:bdr w:val="none" w:sz="0" w:space="0" w:color="auto" w:frame="1"/>
        </w:rPr>
        <w:t>наглядности</w:t>
      </w:r>
      <w:r w:rsidRPr="00607AA6">
        <w:t>: </w:t>
      </w:r>
      <w:r w:rsidRPr="00607AA6">
        <w:rPr>
          <w:rStyle w:val="Strong"/>
          <w:bdr w:val="none" w:sz="0" w:space="0" w:color="auto" w:frame="1"/>
        </w:rPr>
        <w:t>иллюстрации</w:t>
      </w:r>
      <w:r w:rsidRPr="00607AA6">
        <w:t>, образцы, схемы.                                                                                                                                 2. Принцип последовательности. Предполагает планирование изучаемого познавательного материала последовательно (от простого к сложному, чтобы дети усваивали знания постепенно.                                                                                                                       3. Принцип занимательности – изучаемый материал должен быть интересным, увлекательным для детей, этот принцип формирует у детей желание выполнять предлагаемые виды занятий, стремиться к достижению результата.                                                                                                                     4. Принцип тематического планирования материала предполагает подачу изучаемого материала по тематическим блокам.</w:t>
      </w:r>
    </w:p>
    <w:p w:rsidR="007D424A" w:rsidRPr="00607AA6" w:rsidRDefault="007D424A" w:rsidP="00EF6B7E">
      <w:pPr>
        <w:pStyle w:val="NormalWeb"/>
        <w:shd w:val="clear" w:color="auto" w:fill="FFFFFF"/>
        <w:spacing w:before="0" w:beforeAutospacing="0" w:after="0" w:afterAutospacing="0"/>
      </w:pPr>
      <w:r w:rsidRPr="00607AA6">
        <w:t>5. Принцип личностно-ориентированного общения. В процессе обучения дети выступают как активные исследователи </w:t>
      </w:r>
      <w:r w:rsidRPr="00607AA6">
        <w:rPr>
          <w:rStyle w:val="Strong"/>
          <w:bdr w:val="none" w:sz="0" w:space="0" w:color="auto" w:frame="1"/>
        </w:rPr>
        <w:t>окружающего</w:t>
      </w:r>
      <w:r w:rsidRPr="00607AA6">
        <w:t> мира вместе с педагогом, а не просто пассивно перенимают его опыт. Партнерство, соучастие и взаимодействие – приоритетные формы общения педагога с детьми.</w:t>
      </w:r>
    </w:p>
    <w:p w:rsidR="007D424A" w:rsidRPr="00607AA6" w:rsidRDefault="007D424A" w:rsidP="00EF6B7E">
      <w:pPr>
        <w:pStyle w:val="NormalWeb"/>
        <w:shd w:val="clear" w:color="auto" w:fill="FFFFFF"/>
        <w:spacing w:before="0" w:beforeAutospacing="0" w:after="0" w:afterAutospacing="0"/>
      </w:pPr>
    </w:p>
    <w:p w:rsidR="007D424A" w:rsidRPr="00607AA6" w:rsidRDefault="007D424A" w:rsidP="00EF6B7E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bCs/>
          <w:i/>
          <w:iCs/>
          <w:bdr w:val="none" w:sz="0" w:space="0" w:color="auto" w:frame="1"/>
        </w:rPr>
      </w:pPr>
      <w:r w:rsidRPr="00607AA6">
        <w:rPr>
          <w:b/>
          <w:bCs/>
        </w:rPr>
        <w:t>Методы работы по </w:t>
      </w:r>
      <w:r w:rsidRPr="00607AA6">
        <w:rPr>
          <w:rStyle w:val="Strong"/>
          <w:bdr w:val="none" w:sz="0" w:space="0" w:color="auto" w:frame="1"/>
        </w:rPr>
        <w:t>программе.</w:t>
      </w:r>
    </w:p>
    <w:p w:rsidR="007D424A" w:rsidRPr="00607AA6" w:rsidRDefault="007D424A" w:rsidP="00EF6B7E">
      <w:pPr>
        <w:pStyle w:val="NormalWeb"/>
        <w:shd w:val="clear" w:color="auto" w:fill="FFFFFF"/>
        <w:spacing w:before="0" w:beforeAutospacing="0" w:after="0" w:afterAutospacing="0"/>
        <w:rPr>
          <w:i/>
          <w:iCs/>
          <w:u w:val="single"/>
        </w:rPr>
      </w:pPr>
      <w:r w:rsidRPr="00607AA6">
        <w:rPr>
          <w:i/>
          <w:iCs/>
          <w:u w:val="single"/>
          <w:bdr w:val="none" w:sz="0" w:space="0" w:color="auto" w:frame="1"/>
        </w:rPr>
        <w:t>1. Наглядные</w:t>
      </w:r>
      <w:r w:rsidRPr="00607AA6">
        <w:rPr>
          <w:i/>
          <w:iCs/>
          <w:u w:val="single"/>
        </w:rPr>
        <w:t>:</w:t>
      </w:r>
    </w:p>
    <w:p w:rsidR="007D424A" w:rsidRPr="00607AA6" w:rsidRDefault="007D424A" w:rsidP="00EF6B7E">
      <w:pPr>
        <w:pStyle w:val="NormalWeb"/>
        <w:shd w:val="clear" w:color="auto" w:fill="FFFFFF"/>
        <w:spacing w:before="225" w:beforeAutospacing="0" w:after="225" w:afterAutospacing="0"/>
      </w:pPr>
      <w:r w:rsidRPr="00607AA6">
        <w:t>- рассматривание образцов, схем;                                                                                                                                   - </w:t>
      </w:r>
      <w:r w:rsidRPr="00607AA6">
        <w:rPr>
          <w:rStyle w:val="Strong"/>
          <w:bdr w:val="none" w:sz="0" w:space="0" w:color="auto" w:frame="1"/>
        </w:rPr>
        <w:t>демонстрация иллюстраций по теме занятия</w:t>
      </w:r>
      <w:r w:rsidRPr="00607AA6">
        <w:rPr>
          <w:b/>
          <w:bCs/>
        </w:rPr>
        <w:t>;</w:t>
      </w:r>
      <w:r w:rsidRPr="00607AA6">
        <w:t xml:space="preserve">                                                                                                           - наблюдение.</w:t>
      </w:r>
    </w:p>
    <w:p w:rsidR="007D424A" w:rsidRPr="00607AA6" w:rsidRDefault="007D424A" w:rsidP="00EF6B7E">
      <w:pPr>
        <w:pStyle w:val="NormalWeb"/>
        <w:shd w:val="clear" w:color="auto" w:fill="FFFFFF"/>
        <w:spacing w:before="0" w:beforeAutospacing="0" w:after="0" w:afterAutospacing="0"/>
        <w:rPr>
          <w:i/>
          <w:iCs/>
        </w:rPr>
      </w:pPr>
      <w:r w:rsidRPr="00607AA6">
        <w:rPr>
          <w:i/>
          <w:iCs/>
          <w:u w:val="single"/>
          <w:bdr w:val="none" w:sz="0" w:space="0" w:color="auto" w:frame="1"/>
        </w:rPr>
        <w:t>2. Словесные</w:t>
      </w:r>
      <w:r w:rsidRPr="00607AA6">
        <w:rPr>
          <w:i/>
          <w:iCs/>
          <w:u w:val="single"/>
        </w:rPr>
        <w:t>:</w:t>
      </w:r>
    </w:p>
    <w:p w:rsidR="007D424A" w:rsidRPr="00607AA6" w:rsidRDefault="007D424A" w:rsidP="00EF6B7E">
      <w:pPr>
        <w:pStyle w:val="NormalWeb"/>
        <w:shd w:val="clear" w:color="auto" w:fill="FFFFFF"/>
        <w:spacing w:before="225" w:beforeAutospacing="0" w:after="225" w:afterAutospacing="0"/>
      </w:pPr>
      <w:r w:rsidRPr="00607AA6">
        <w:t>- беседы;                                                                                                                                                                          - объяснение и обсуждение хода работы;                                                                                                                    - подбор стихотворений по различным темам.</w:t>
      </w:r>
    </w:p>
    <w:p w:rsidR="007D424A" w:rsidRPr="00607AA6" w:rsidRDefault="007D424A" w:rsidP="00EF6B7E">
      <w:pPr>
        <w:pStyle w:val="NormalWeb"/>
        <w:shd w:val="clear" w:color="auto" w:fill="FFFFFF"/>
        <w:spacing w:before="0" w:beforeAutospacing="0" w:after="0" w:afterAutospacing="0"/>
        <w:rPr>
          <w:i/>
          <w:iCs/>
          <w:u w:val="single"/>
        </w:rPr>
      </w:pPr>
      <w:r w:rsidRPr="00607AA6">
        <w:rPr>
          <w:i/>
          <w:iCs/>
          <w:u w:val="single"/>
          <w:bdr w:val="none" w:sz="0" w:space="0" w:color="auto" w:frame="1"/>
        </w:rPr>
        <w:t>3. Практические</w:t>
      </w:r>
      <w:r w:rsidRPr="00607AA6">
        <w:rPr>
          <w:i/>
          <w:iCs/>
          <w:u w:val="single"/>
        </w:rPr>
        <w:t>:</w:t>
      </w:r>
    </w:p>
    <w:p w:rsidR="007D424A" w:rsidRPr="00607AA6" w:rsidRDefault="007D424A" w:rsidP="00EF6B7E">
      <w:pPr>
        <w:rPr>
          <w:b/>
          <w:bCs/>
        </w:rPr>
      </w:pPr>
      <w:r w:rsidRPr="00607AA6">
        <w:t>-индивидуальная работа детей;                                                                                                                                     -деятельность взрослого и детей;                                                                                                                 - опора на личный опыт детей.</w:t>
      </w:r>
    </w:p>
    <w:p w:rsidR="007D424A" w:rsidRPr="00607AA6" w:rsidRDefault="007D424A" w:rsidP="00EF6B7E">
      <w:pPr>
        <w:jc w:val="both"/>
        <w:textAlignment w:val="baseline"/>
        <w:rPr>
          <w:b/>
          <w:bCs/>
        </w:rPr>
      </w:pPr>
    </w:p>
    <w:p w:rsidR="007D424A" w:rsidRPr="00607AA6" w:rsidRDefault="007D424A" w:rsidP="00EF6B7E">
      <w:pPr>
        <w:jc w:val="both"/>
        <w:textAlignment w:val="baseline"/>
      </w:pPr>
      <w:r>
        <w:rPr>
          <w:color w:val="000000"/>
        </w:rPr>
        <w:t xml:space="preserve">4. </w:t>
      </w:r>
      <w:r w:rsidRPr="00607AA6">
        <w:rPr>
          <w:color w:val="000000"/>
        </w:rPr>
        <w:t>игры; упражнения; задания; самостоятельная деятельность детей; рассматривание наглядного материала. </w:t>
      </w:r>
      <w:r w:rsidRPr="00607AA6">
        <w:t> </w:t>
      </w:r>
    </w:p>
    <w:p w:rsidR="007D424A" w:rsidRPr="00607AA6" w:rsidRDefault="007D424A" w:rsidP="00EF6B7E">
      <w:pPr>
        <w:jc w:val="both"/>
        <w:textAlignment w:val="baseline"/>
      </w:pPr>
      <w:r w:rsidRPr="00607AA6">
        <w:rPr>
          <w:color w:val="000000"/>
        </w:rPr>
        <w:t>       Для достижения ожидаемого результата целесообразнее придерживаться определенной структуры ООД:</w:t>
      </w:r>
      <w:r w:rsidRPr="00607AA6">
        <w:t> </w:t>
      </w:r>
    </w:p>
    <w:p w:rsidR="007D424A" w:rsidRPr="00607AA6" w:rsidRDefault="007D424A" w:rsidP="00EF6B7E">
      <w:pPr>
        <w:jc w:val="both"/>
        <w:textAlignment w:val="baseline"/>
      </w:pPr>
      <w:r w:rsidRPr="00607AA6">
        <w:rPr>
          <w:color w:val="000000"/>
        </w:rPr>
        <w:t>- Разминка. </w:t>
      </w:r>
      <w:r w:rsidRPr="00607AA6">
        <w:t> </w:t>
      </w:r>
    </w:p>
    <w:p w:rsidR="007D424A" w:rsidRPr="00607AA6" w:rsidRDefault="007D424A" w:rsidP="00EF6B7E">
      <w:pPr>
        <w:jc w:val="both"/>
        <w:textAlignment w:val="baseline"/>
      </w:pPr>
      <w:r w:rsidRPr="00607AA6">
        <w:rPr>
          <w:color w:val="000000"/>
        </w:rPr>
        <w:t>- Основное содержание – изучение нового материала. </w:t>
      </w:r>
      <w:r w:rsidRPr="00607AA6">
        <w:t> </w:t>
      </w:r>
    </w:p>
    <w:p w:rsidR="007D424A" w:rsidRPr="00607AA6" w:rsidRDefault="007D424A" w:rsidP="00EF6B7E">
      <w:pPr>
        <w:jc w:val="both"/>
        <w:textAlignment w:val="baseline"/>
      </w:pPr>
      <w:r w:rsidRPr="00607AA6">
        <w:rPr>
          <w:color w:val="000000"/>
        </w:rPr>
        <w:t>- Физкультминутка. </w:t>
      </w:r>
      <w:r w:rsidRPr="00607AA6">
        <w:t> </w:t>
      </w:r>
    </w:p>
    <w:p w:rsidR="007D424A" w:rsidRPr="00607AA6" w:rsidRDefault="007D424A" w:rsidP="00EF6B7E">
      <w:pPr>
        <w:jc w:val="both"/>
        <w:textAlignment w:val="baseline"/>
      </w:pPr>
      <w:r w:rsidRPr="00607AA6">
        <w:rPr>
          <w:color w:val="000000"/>
        </w:rPr>
        <w:t>- Закрепление нового материала. </w:t>
      </w:r>
      <w:r w:rsidRPr="00607AA6">
        <w:t> </w:t>
      </w:r>
    </w:p>
    <w:p w:rsidR="007D424A" w:rsidRPr="00607AA6" w:rsidRDefault="007D424A" w:rsidP="00EF6B7E">
      <w:pPr>
        <w:jc w:val="both"/>
        <w:textAlignment w:val="baseline"/>
      </w:pPr>
      <w:r w:rsidRPr="00607AA6">
        <w:rPr>
          <w:color w:val="000000"/>
        </w:rPr>
        <w:t>- Развивающая игра. </w:t>
      </w:r>
      <w:r w:rsidRPr="00607AA6">
        <w:t> </w:t>
      </w:r>
    </w:p>
    <w:p w:rsidR="007D424A" w:rsidRPr="00607AA6" w:rsidRDefault="007D424A" w:rsidP="00EF6B7E">
      <w:pPr>
        <w:jc w:val="both"/>
        <w:textAlignment w:val="baseline"/>
      </w:pPr>
      <w:r w:rsidRPr="00607AA6">
        <w:rPr>
          <w:color w:val="000000"/>
        </w:rPr>
        <w:t>         Разминка в виде загадки, знакомство со сказочным персонажем позволяет активировать внимание детей, поднять их настроение, помогает настроить на продуктивную деятельность. </w:t>
      </w:r>
      <w:r w:rsidRPr="00607AA6">
        <w:t> </w:t>
      </w:r>
    </w:p>
    <w:p w:rsidR="007D424A" w:rsidRPr="00607AA6" w:rsidRDefault="007D424A" w:rsidP="00EF6B7E">
      <w:pPr>
        <w:jc w:val="both"/>
        <w:textAlignment w:val="baseline"/>
      </w:pPr>
      <w:r w:rsidRPr="00607AA6">
        <w:rPr>
          <w:color w:val="000000"/>
        </w:rPr>
        <w:t>       Физ</w:t>
      </w:r>
      <w:r w:rsidRPr="00607AA6">
        <w:rPr>
          <w:color w:val="000000"/>
          <w:lang w:val="tt-RU"/>
        </w:rPr>
        <w:t>культ</w:t>
      </w:r>
      <w:r w:rsidRPr="00607AA6">
        <w:rPr>
          <w:color w:val="000000"/>
        </w:rPr>
        <w:t>минутка позволяет детям расслабиться, переключиться с одного вида деятельности на другой, способствует развитию крупной и мелкой моторики. </w:t>
      </w:r>
      <w:r w:rsidRPr="00607AA6">
        <w:t> </w:t>
      </w:r>
    </w:p>
    <w:p w:rsidR="007D424A" w:rsidRPr="00607AA6" w:rsidRDefault="007D424A" w:rsidP="00415A2A">
      <w:pPr>
        <w:jc w:val="both"/>
        <w:textAlignment w:val="baseline"/>
      </w:pPr>
      <w:r w:rsidRPr="00607AA6">
        <w:rPr>
          <w:color w:val="000000"/>
        </w:rPr>
        <w:t>     Закрепление нового материала дает педагогу возможность оценить степень овладения детьми новыми знаниями. </w:t>
      </w:r>
      <w:r w:rsidRPr="00607AA6">
        <w:t> </w:t>
      </w:r>
    </w:p>
    <w:p w:rsidR="007D424A" w:rsidRPr="00607AA6" w:rsidRDefault="007D424A" w:rsidP="00415A2A">
      <w:pPr>
        <w:jc w:val="both"/>
        <w:textAlignment w:val="baseline"/>
      </w:pPr>
    </w:p>
    <w:p w:rsidR="007D424A" w:rsidRPr="00607AA6" w:rsidRDefault="007D424A" w:rsidP="00EF6B7E">
      <w:pPr>
        <w:ind w:left="-570"/>
        <w:jc w:val="center"/>
        <w:textAlignment w:val="baseline"/>
      </w:pPr>
      <w:r w:rsidRPr="00607AA6">
        <w:rPr>
          <w:b/>
          <w:bCs/>
        </w:rPr>
        <w:t>Ожидаемые результы</w:t>
      </w:r>
    </w:p>
    <w:p w:rsidR="007D424A" w:rsidRPr="00607AA6" w:rsidRDefault="007D424A" w:rsidP="00EF6B7E">
      <w:pPr>
        <w:pStyle w:val="NormalWeb"/>
        <w:shd w:val="clear" w:color="auto" w:fill="FFFFFF"/>
        <w:spacing w:before="0" w:beforeAutospacing="0" w:after="0" w:afterAutospacing="0"/>
        <w:rPr>
          <w:b/>
          <w:bCs/>
        </w:rPr>
      </w:pPr>
    </w:p>
    <w:p w:rsidR="007D424A" w:rsidRPr="00607AA6" w:rsidRDefault="007D424A" w:rsidP="00EF6B7E">
      <w:pPr>
        <w:pStyle w:val="c52"/>
        <w:shd w:val="clear" w:color="auto" w:fill="FFFFFF"/>
        <w:spacing w:before="0" w:beforeAutospacing="0" w:after="0" w:afterAutospacing="0"/>
        <w:ind w:right="56"/>
        <w:rPr>
          <w:color w:val="000000"/>
        </w:rPr>
      </w:pPr>
      <w:r w:rsidRPr="00607AA6">
        <w:rPr>
          <w:color w:val="000000"/>
        </w:rPr>
        <w:t>Предполагается, что в осуществлении кружковой деятельности  приведет к следующим положительным результатам:</w:t>
      </w:r>
    </w:p>
    <w:p w:rsidR="007D424A" w:rsidRPr="00607AA6" w:rsidRDefault="007D424A" w:rsidP="00EF6B7E">
      <w:pPr>
        <w:shd w:val="clear" w:color="auto" w:fill="FFFFFF"/>
        <w:spacing w:line="360" w:lineRule="atLeast"/>
        <w:ind w:right="56"/>
        <w:rPr>
          <w:color w:val="000000"/>
        </w:rPr>
      </w:pPr>
      <w:r w:rsidRPr="00607AA6">
        <w:rPr>
          <w:color w:val="000000"/>
        </w:rPr>
        <w:t>- Научатся  различным приемам работы с бумагой;</w:t>
      </w:r>
    </w:p>
    <w:p w:rsidR="007D424A" w:rsidRPr="00607AA6" w:rsidRDefault="007D424A" w:rsidP="00EF6B7E">
      <w:pPr>
        <w:shd w:val="clear" w:color="auto" w:fill="FFFFFF"/>
        <w:spacing w:line="360" w:lineRule="atLeast"/>
        <w:ind w:right="56"/>
        <w:rPr>
          <w:color w:val="000000"/>
        </w:rPr>
      </w:pPr>
      <w:r w:rsidRPr="00607AA6">
        <w:rPr>
          <w:color w:val="000000"/>
        </w:rPr>
        <w:t>- Будут  знать основные геометрические понятия и базовые формы оригами;</w:t>
      </w:r>
    </w:p>
    <w:p w:rsidR="007D424A" w:rsidRPr="00607AA6" w:rsidRDefault="007D424A" w:rsidP="00EF6B7E">
      <w:pPr>
        <w:shd w:val="clear" w:color="auto" w:fill="FFFFFF"/>
        <w:spacing w:line="360" w:lineRule="atLeast"/>
        <w:ind w:right="56"/>
        <w:rPr>
          <w:color w:val="000000"/>
        </w:rPr>
      </w:pPr>
      <w:r w:rsidRPr="00607AA6">
        <w:rPr>
          <w:color w:val="000000"/>
        </w:rPr>
        <w:t>- Научатся  следовать устным инструкциям, создавать изделия оригами</w:t>
      </w:r>
    </w:p>
    <w:p w:rsidR="007D424A" w:rsidRPr="00607AA6" w:rsidRDefault="007D424A" w:rsidP="00EF6B7E">
      <w:pPr>
        <w:shd w:val="clear" w:color="auto" w:fill="FFFFFF"/>
        <w:spacing w:line="360" w:lineRule="atLeast"/>
        <w:ind w:right="56"/>
        <w:rPr>
          <w:color w:val="000000"/>
        </w:rPr>
      </w:pPr>
      <w:r w:rsidRPr="00607AA6">
        <w:rPr>
          <w:color w:val="000000"/>
        </w:rPr>
        <w:t>- Будут  создавать композиции с изделиями, выполненными в технике оригами;</w:t>
      </w:r>
    </w:p>
    <w:p w:rsidR="007D424A" w:rsidRPr="00607AA6" w:rsidRDefault="007D424A" w:rsidP="00EF6B7E">
      <w:pPr>
        <w:shd w:val="clear" w:color="auto" w:fill="FFFFFF"/>
        <w:spacing w:line="360" w:lineRule="atLeast"/>
        <w:ind w:right="56"/>
        <w:rPr>
          <w:color w:val="000000"/>
        </w:rPr>
      </w:pPr>
      <w:r w:rsidRPr="00607AA6">
        <w:rPr>
          <w:color w:val="000000"/>
        </w:rPr>
        <w:t>- Разовьют  внимание, память, мышление, пространственное воображение; мелкую моторику рук и глазомер; художественный вкус, творческие способности и фантазию.</w:t>
      </w:r>
    </w:p>
    <w:p w:rsidR="007D424A" w:rsidRPr="00607AA6" w:rsidRDefault="007D424A" w:rsidP="00EF6B7E">
      <w:pPr>
        <w:shd w:val="clear" w:color="auto" w:fill="FFFFFF"/>
        <w:spacing w:line="360" w:lineRule="atLeast"/>
        <w:ind w:right="56"/>
        <w:rPr>
          <w:color w:val="000000"/>
        </w:rPr>
      </w:pPr>
      <w:r w:rsidRPr="00607AA6">
        <w:rPr>
          <w:color w:val="000000"/>
        </w:rPr>
        <w:t>- Познакомятся  с искусством оригами;</w:t>
      </w:r>
    </w:p>
    <w:p w:rsidR="007D424A" w:rsidRPr="00607AA6" w:rsidRDefault="007D424A" w:rsidP="00EF6B7E">
      <w:pPr>
        <w:shd w:val="clear" w:color="auto" w:fill="FFFFFF"/>
        <w:spacing w:line="360" w:lineRule="atLeast"/>
        <w:ind w:right="56"/>
        <w:rPr>
          <w:color w:val="000000"/>
        </w:rPr>
      </w:pPr>
      <w:r w:rsidRPr="00607AA6">
        <w:rPr>
          <w:color w:val="000000"/>
        </w:rPr>
        <w:t>- Овладеют  навыками культуры труда;</w:t>
      </w:r>
    </w:p>
    <w:p w:rsidR="007D424A" w:rsidRPr="00607AA6" w:rsidRDefault="007D424A" w:rsidP="00EF6B7E">
      <w:pPr>
        <w:shd w:val="clear" w:color="auto" w:fill="FFFFFF"/>
        <w:spacing w:line="360" w:lineRule="atLeast"/>
        <w:ind w:right="56"/>
        <w:rPr>
          <w:rStyle w:val="c6"/>
          <w:color w:val="000000"/>
        </w:rPr>
      </w:pPr>
      <w:r w:rsidRPr="00607AA6">
        <w:rPr>
          <w:color w:val="000000"/>
        </w:rPr>
        <w:t>- Улучшат  свои коммуникативные способности и приобретут навыки работы в коллективе.</w:t>
      </w:r>
    </w:p>
    <w:p w:rsidR="007D424A" w:rsidRPr="00607AA6" w:rsidRDefault="007D424A" w:rsidP="00CA483D">
      <w:pPr>
        <w:pStyle w:val="Default"/>
        <w:rPr>
          <w:b/>
          <w:bCs/>
        </w:rPr>
      </w:pPr>
      <w:r w:rsidRPr="00607AA6">
        <w:tab/>
      </w:r>
    </w:p>
    <w:p w:rsidR="007D424A" w:rsidRPr="00607AA6" w:rsidRDefault="007D424A" w:rsidP="00EF6B7E">
      <w:pPr>
        <w:pStyle w:val="Default"/>
        <w:jc w:val="center"/>
      </w:pPr>
      <w:r w:rsidRPr="00607AA6">
        <w:rPr>
          <w:b/>
          <w:bCs/>
        </w:rPr>
        <w:t>Возраст детей, участвующих в реализации программы.</w:t>
      </w:r>
    </w:p>
    <w:p w:rsidR="007D424A" w:rsidRPr="00607AA6" w:rsidRDefault="007D424A" w:rsidP="00EF6B7E">
      <w:pPr>
        <w:pStyle w:val="a"/>
        <w:ind w:firstLine="567"/>
        <w:rPr>
          <w:rFonts w:ascii="Times New Roman" w:hAnsi="Times New Roman" w:cs="Times New Roman"/>
        </w:rPr>
      </w:pPr>
    </w:p>
    <w:p w:rsidR="007D424A" w:rsidRPr="00607AA6" w:rsidRDefault="007D424A" w:rsidP="00EF6B7E">
      <w:pPr>
        <w:pStyle w:val="a"/>
        <w:ind w:firstLine="567"/>
        <w:rPr>
          <w:rFonts w:ascii="Times New Roman" w:hAnsi="Times New Roman" w:cs="Times New Roman"/>
        </w:rPr>
      </w:pPr>
      <w:r w:rsidRPr="00607AA6">
        <w:rPr>
          <w:rFonts w:ascii="Times New Roman" w:hAnsi="Times New Roman" w:cs="Times New Roman"/>
        </w:rPr>
        <w:t>Возраст детей, участвующих в реализации программы 7-11лет. Исходный опыт   предусматривается, занятия будут проходить с закреплением пройденного материала.</w:t>
      </w:r>
    </w:p>
    <w:p w:rsidR="007D424A" w:rsidRPr="00607AA6" w:rsidRDefault="007D424A" w:rsidP="00EF6B7E">
      <w:pPr>
        <w:pStyle w:val="Default"/>
        <w:jc w:val="center"/>
        <w:rPr>
          <w:b/>
          <w:bCs/>
        </w:rPr>
      </w:pPr>
    </w:p>
    <w:p w:rsidR="007D424A" w:rsidRPr="00C030BB" w:rsidRDefault="007D424A" w:rsidP="004F536D">
      <w:pPr>
        <w:ind w:firstLine="720"/>
        <w:jc w:val="center"/>
        <w:rPr>
          <w:b/>
          <w:bCs/>
          <w:color w:val="000000"/>
        </w:rPr>
      </w:pPr>
      <w:r w:rsidRPr="00C030BB">
        <w:rPr>
          <w:b/>
          <w:bCs/>
          <w:color w:val="000000"/>
        </w:rPr>
        <w:t>Режим занятий.</w:t>
      </w:r>
    </w:p>
    <w:p w:rsidR="007D424A" w:rsidRPr="00C030BB" w:rsidRDefault="007D424A" w:rsidP="004F536D">
      <w:pPr>
        <w:ind w:firstLine="720"/>
        <w:rPr>
          <w:color w:val="000000"/>
        </w:rPr>
      </w:pPr>
      <w:r w:rsidRPr="00C030BB">
        <w:rPr>
          <w:color w:val="000000"/>
        </w:rPr>
        <w:t>Общее количество часов в 1-й год обучения – 144 часа.</w:t>
      </w:r>
    </w:p>
    <w:p w:rsidR="007D424A" w:rsidRPr="00C030BB" w:rsidRDefault="007D424A" w:rsidP="004F536D">
      <w:pPr>
        <w:ind w:firstLine="720"/>
        <w:rPr>
          <w:color w:val="000000"/>
        </w:rPr>
      </w:pPr>
      <w:r w:rsidRPr="00C030BB">
        <w:rPr>
          <w:color w:val="000000"/>
        </w:rPr>
        <w:t>Количество часов в неделю – 4 часа.</w:t>
      </w:r>
    </w:p>
    <w:p w:rsidR="007D424A" w:rsidRPr="00C030BB" w:rsidRDefault="007D424A" w:rsidP="004F536D">
      <w:pPr>
        <w:ind w:firstLine="720"/>
        <w:rPr>
          <w:color w:val="000000"/>
        </w:rPr>
      </w:pPr>
      <w:r w:rsidRPr="00C030BB">
        <w:rPr>
          <w:color w:val="000000"/>
        </w:rPr>
        <w:t>Периодичность в неделю – 2 раза.</w:t>
      </w:r>
    </w:p>
    <w:p w:rsidR="007D424A" w:rsidRPr="00C030BB" w:rsidRDefault="007D424A" w:rsidP="004F536D">
      <w:pPr>
        <w:jc w:val="both"/>
      </w:pPr>
      <w:r w:rsidRPr="00C030BB">
        <w:t>Продол</w:t>
      </w:r>
      <w:r>
        <w:t>жительность занятий: 2 часа по 3</w:t>
      </w:r>
      <w:r w:rsidRPr="00C030BB">
        <w:t>5 минут. Учебная группа состоит из 15 учащихся.</w:t>
      </w:r>
    </w:p>
    <w:p w:rsidR="007D424A" w:rsidRPr="00C030BB" w:rsidRDefault="007D424A" w:rsidP="004F536D">
      <w:pPr>
        <w:jc w:val="both"/>
      </w:pPr>
      <w:r w:rsidRPr="00C030BB">
        <w:t xml:space="preserve">В проведении занятий используются формы индивидуальной работы и коллективного творчества. </w:t>
      </w:r>
    </w:p>
    <w:p w:rsidR="007D424A" w:rsidRPr="00C030BB" w:rsidRDefault="007D424A" w:rsidP="004F536D">
      <w:pPr>
        <w:ind w:firstLine="720"/>
        <w:rPr>
          <w:color w:val="000000"/>
        </w:rPr>
      </w:pPr>
      <w:r>
        <w:rPr>
          <w:color w:val="000000"/>
        </w:rPr>
        <w:t>Общее количество часов в</w:t>
      </w:r>
      <w:r w:rsidRPr="00C030BB">
        <w:rPr>
          <w:color w:val="000000"/>
        </w:rPr>
        <w:t xml:space="preserve"> 2-й</w:t>
      </w:r>
      <w:r>
        <w:rPr>
          <w:color w:val="000000"/>
        </w:rPr>
        <w:t xml:space="preserve"> и 3-й </w:t>
      </w:r>
      <w:r w:rsidRPr="00C030BB">
        <w:rPr>
          <w:color w:val="000000"/>
        </w:rPr>
        <w:t xml:space="preserve"> год обучения – </w:t>
      </w:r>
      <w:r>
        <w:rPr>
          <w:color w:val="000000"/>
        </w:rPr>
        <w:t xml:space="preserve"> по </w:t>
      </w:r>
      <w:r w:rsidRPr="00C030BB">
        <w:rPr>
          <w:color w:val="000000"/>
        </w:rPr>
        <w:t>216 часа.</w:t>
      </w:r>
    </w:p>
    <w:p w:rsidR="007D424A" w:rsidRPr="00C030BB" w:rsidRDefault="007D424A" w:rsidP="004F536D">
      <w:pPr>
        <w:ind w:firstLine="720"/>
        <w:rPr>
          <w:color w:val="000000"/>
        </w:rPr>
      </w:pPr>
      <w:r w:rsidRPr="00C030BB">
        <w:rPr>
          <w:color w:val="000000"/>
        </w:rPr>
        <w:t>Количество часов в неделю – 6 часа.</w:t>
      </w:r>
    </w:p>
    <w:p w:rsidR="007D424A" w:rsidRPr="00C030BB" w:rsidRDefault="007D424A" w:rsidP="004F536D">
      <w:pPr>
        <w:ind w:firstLine="720"/>
        <w:rPr>
          <w:color w:val="000000"/>
        </w:rPr>
      </w:pPr>
      <w:r w:rsidRPr="00C030BB">
        <w:rPr>
          <w:color w:val="000000"/>
        </w:rPr>
        <w:t>Периодичность в неделю – 3 раза.</w:t>
      </w:r>
    </w:p>
    <w:p w:rsidR="007D424A" w:rsidRPr="00D16314" w:rsidRDefault="007D424A" w:rsidP="004F536D">
      <w:pPr>
        <w:ind w:firstLine="720"/>
        <w:rPr>
          <w:color w:val="000000"/>
        </w:rPr>
      </w:pPr>
      <w:r w:rsidRPr="00C030BB">
        <w:rPr>
          <w:color w:val="000000"/>
        </w:rPr>
        <w:t>Продолжительность занятия – 2 часа</w:t>
      </w:r>
      <w:r>
        <w:rPr>
          <w:b/>
          <w:bCs/>
          <w:color w:val="000000"/>
          <w:sz w:val="27"/>
          <w:szCs w:val="27"/>
        </w:rPr>
        <w:tab/>
      </w:r>
    </w:p>
    <w:p w:rsidR="007D424A" w:rsidRDefault="007D424A" w:rsidP="004F536D">
      <w:pPr>
        <w:pStyle w:val="NormalWeb"/>
        <w:suppressAutoHyphens/>
        <w:spacing w:before="0" w:beforeAutospacing="0" w:after="0" w:afterAutospacing="0"/>
        <w:jc w:val="both"/>
        <w:rPr>
          <w:sz w:val="28"/>
          <w:szCs w:val="28"/>
        </w:rPr>
      </w:pPr>
    </w:p>
    <w:p w:rsidR="007D424A" w:rsidRPr="00607AA6" w:rsidRDefault="007D424A" w:rsidP="00EF6B7E">
      <w:pPr>
        <w:pStyle w:val="a"/>
        <w:ind w:firstLine="567"/>
        <w:jc w:val="center"/>
        <w:rPr>
          <w:rFonts w:ascii="Times New Roman" w:hAnsi="Times New Roman" w:cs="Times New Roman"/>
          <w:b/>
          <w:bCs/>
        </w:rPr>
      </w:pPr>
      <w:r w:rsidRPr="00607AA6">
        <w:rPr>
          <w:rFonts w:ascii="Times New Roman" w:hAnsi="Times New Roman" w:cs="Times New Roman"/>
          <w:b/>
          <w:bCs/>
        </w:rPr>
        <w:t>Формы проведения занятий</w:t>
      </w:r>
    </w:p>
    <w:p w:rsidR="007D424A" w:rsidRPr="00607AA6" w:rsidRDefault="007D424A" w:rsidP="00EF6B7E">
      <w:pPr>
        <w:pStyle w:val="a"/>
        <w:ind w:firstLine="567"/>
        <w:jc w:val="both"/>
        <w:rPr>
          <w:rFonts w:ascii="Times New Roman" w:hAnsi="Times New Roman" w:cs="Times New Roman"/>
        </w:rPr>
      </w:pPr>
      <w:r w:rsidRPr="00607AA6">
        <w:rPr>
          <w:rFonts w:ascii="Times New Roman" w:hAnsi="Times New Roman" w:cs="Times New Roman"/>
        </w:rPr>
        <w:t>вводные, теоретические, практические, занятия ознакомления, повторения, обобщения полученных знаний.</w:t>
      </w:r>
    </w:p>
    <w:p w:rsidR="007D424A" w:rsidRPr="00607AA6" w:rsidRDefault="007D424A" w:rsidP="00DF2A51">
      <w:pPr>
        <w:tabs>
          <w:tab w:val="left" w:pos="709"/>
        </w:tabs>
        <w:ind w:firstLine="540"/>
        <w:jc w:val="center"/>
        <w:rPr>
          <w:b/>
          <w:bCs/>
        </w:rPr>
      </w:pPr>
    </w:p>
    <w:p w:rsidR="007D424A" w:rsidRPr="00607AA6" w:rsidRDefault="007D424A" w:rsidP="00DF2A51">
      <w:pPr>
        <w:tabs>
          <w:tab w:val="left" w:pos="709"/>
        </w:tabs>
        <w:ind w:firstLine="540"/>
        <w:jc w:val="center"/>
        <w:rPr>
          <w:b/>
          <w:bCs/>
        </w:rPr>
      </w:pPr>
      <w:r w:rsidRPr="00607AA6">
        <w:rPr>
          <w:b/>
          <w:bCs/>
        </w:rPr>
        <w:t>Формы подведения итогов и контроля</w:t>
      </w:r>
    </w:p>
    <w:p w:rsidR="007D424A" w:rsidRPr="00607AA6" w:rsidRDefault="007D424A" w:rsidP="00DF2A51">
      <w:pPr>
        <w:pStyle w:val="BodyText"/>
        <w:ind w:firstLine="540"/>
      </w:pPr>
      <w:r w:rsidRPr="00607AA6">
        <w:t>Для полноценной реализации данной программы используются разные виды контроля:</w:t>
      </w:r>
    </w:p>
    <w:p w:rsidR="007D424A" w:rsidRPr="00607AA6" w:rsidRDefault="007D424A" w:rsidP="00DF2A51">
      <w:pPr>
        <w:pStyle w:val="BodyText"/>
        <w:numPr>
          <w:ilvl w:val="0"/>
          <w:numId w:val="3"/>
        </w:numPr>
        <w:ind w:left="0" w:firstLine="540"/>
      </w:pPr>
      <w:r w:rsidRPr="00607AA6">
        <w:t>текущий – осуществляется посредством наблюдения за деятельностью ребенка в процессе занятий;</w:t>
      </w:r>
    </w:p>
    <w:p w:rsidR="007D424A" w:rsidRPr="00607AA6" w:rsidRDefault="007D424A" w:rsidP="00DF2A51">
      <w:pPr>
        <w:pStyle w:val="BodyText"/>
        <w:numPr>
          <w:ilvl w:val="0"/>
          <w:numId w:val="3"/>
        </w:numPr>
        <w:ind w:left="0" w:firstLine="540"/>
      </w:pPr>
      <w:r w:rsidRPr="00607AA6">
        <w:t>промежуточный – праздники, конкурсы проводимые в ЦВР;</w:t>
      </w:r>
    </w:p>
    <w:p w:rsidR="007D424A" w:rsidRPr="00607AA6" w:rsidRDefault="007D424A" w:rsidP="00DF2A51">
      <w:pPr>
        <w:pStyle w:val="BodyText"/>
        <w:numPr>
          <w:ilvl w:val="0"/>
          <w:numId w:val="3"/>
        </w:numPr>
        <w:ind w:left="0" w:firstLine="540"/>
      </w:pPr>
      <w:r w:rsidRPr="00607AA6">
        <w:t>итоговый – открытые занятия, выставки.</w:t>
      </w:r>
    </w:p>
    <w:p w:rsidR="007D424A" w:rsidRPr="00607AA6" w:rsidRDefault="007D424A" w:rsidP="00DF2A51">
      <w:pPr>
        <w:pStyle w:val="BodyText"/>
        <w:ind w:left="540"/>
      </w:pPr>
    </w:p>
    <w:p w:rsidR="007D424A" w:rsidRPr="00607AA6" w:rsidRDefault="007D424A" w:rsidP="00DF2A51">
      <w:pPr>
        <w:jc w:val="center"/>
        <w:rPr>
          <w:b/>
          <w:bCs/>
        </w:rPr>
      </w:pPr>
      <w:r w:rsidRPr="00607AA6">
        <w:rPr>
          <w:b/>
          <w:bCs/>
        </w:rPr>
        <w:t>Методическое обеспечение программы</w:t>
      </w:r>
    </w:p>
    <w:p w:rsidR="007D424A" w:rsidRPr="00607AA6" w:rsidRDefault="007D424A" w:rsidP="00DF2A51">
      <w:r w:rsidRPr="00607AA6">
        <w:t xml:space="preserve">Практики, технологии и методы проведения занятий </w:t>
      </w:r>
    </w:p>
    <w:p w:rsidR="007D424A" w:rsidRPr="00607AA6" w:rsidRDefault="007D424A" w:rsidP="00DF2A51">
      <w:r w:rsidRPr="00607AA6">
        <w:t xml:space="preserve">Информационно-коммуникационные технологии;  </w:t>
      </w:r>
    </w:p>
    <w:p w:rsidR="007D424A" w:rsidRPr="00607AA6" w:rsidRDefault="007D424A" w:rsidP="00DF2A51">
      <w:r w:rsidRPr="00607AA6">
        <w:t xml:space="preserve">Групповые и индивидуальные методы обучения с описанием применения в процессе реализации обучающих, развивающих и воспитательных задач программы; </w:t>
      </w:r>
    </w:p>
    <w:p w:rsidR="007D424A" w:rsidRPr="00607AA6" w:rsidRDefault="007D424A" w:rsidP="00DF2A51">
      <w:r w:rsidRPr="00607AA6">
        <w:t>Словесные методы: объяснения, рассказ, замечание, указания;</w:t>
      </w:r>
    </w:p>
    <w:p w:rsidR="007D424A" w:rsidRPr="00607AA6" w:rsidRDefault="007D424A" w:rsidP="00DF2A51">
      <w:r w:rsidRPr="00607AA6">
        <w:t>Наглядные методы: показ упражнений, техник, пособий;</w:t>
      </w:r>
    </w:p>
    <w:p w:rsidR="007D424A" w:rsidRPr="00607AA6" w:rsidRDefault="007D424A" w:rsidP="00DF2A51">
      <w:r w:rsidRPr="00607AA6">
        <w:t xml:space="preserve">Информационно-развивающие (рассказы, беседы, мастер-классы); </w:t>
      </w:r>
    </w:p>
    <w:p w:rsidR="007D424A" w:rsidRPr="00607AA6" w:rsidRDefault="007D424A" w:rsidP="00DF2A51">
      <w:r w:rsidRPr="00607AA6">
        <w:t xml:space="preserve">Практические (освоение умений и навыков по принципу «делай как я»); </w:t>
      </w:r>
    </w:p>
    <w:p w:rsidR="007D424A" w:rsidRPr="00607AA6" w:rsidRDefault="007D424A" w:rsidP="00DF2A51">
      <w:r w:rsidRPr="00607AA6">
        <w:t xml:space="preserve">Методы контроля и самоконтроля (самоанализ). </w:t>
      </w:r>
    </w:p>
    <w:p w:rsidR="007D424A" w:rsidRPr="00607AA6" w:rsidRDefault="007D424A" w:rsidP="00DF2A51">
      <w:r w:rsidRPr="00607AA6">
        <w:t xml:space="preserve">Формы обучения: индивидуальная, фронтальная, групповая. </w:t>
      </w:r>
    </w:p>
    <w:p w:rsidR="007D424A" w:rsidRPr="00607AA6" w:rsidRDefault="007D424A" w:rsidP="00DF2A51">
      <w:pPr>
        <w:rPr>
          <w:b/>
          <w:bCs/>
        </w:rPr>
      </w:pPr>
    </w:p>
    <w:p w:rsidR="007D424A" w:rsidRPr="00607AA6" w:rsidRDefault="007D424A" w:rsidP="00EF6B7E">
      <w:pPr>
        <w:pStyle w:val="a"/>
        <w:ind w:firstLine="567"/>
        <w:jc w:val="both"/>
        <w:rPr>
          <w:rFonts w:ascii="Times New Roman" w:hAnsi="Times New Roman" w:cs="Times New Roman"/>
        </w:rPr>
      </w:pPr>
    </w:p>
    <w:p w:rsidR="007D424A" w:rsidRPr="00607AA6" w:rsidRDefault="007D424A" w:rsidP="00974CE8">
      <w:pPr>
        <w:pStyle w:val="a"/>
        <w:ind w:firstLine="567"/>
        <w:jc w:val="center"/>
        <w:rPr>
          <w:rFonts w:ascii="Times New Roman" w:hAnsi="Times New Roman" w:cs="Times New Roman"/>
          <w:b/>
          <w:bCs/>
        </w:rPr>
      </w:pPr>
      <w:r w:rsidRPr="00607AA6">
        <w:rPr>
          <w:rFonts w:ascii="Times New Roman" w:hAnsi="Times New Roman" w:cs="Times New Roman"/>
          <w:b/>
          <w:bCs/>
        </w:rPr>
        <w:t>Учебный тематический план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9"/>
        <w:gridCol w:w="2869"/>
        <w:gridCol w:w="1914"/>
        <w:gridCol w:w="1914"/>
        <w:gridCol w:w="1915"/>
      </w:tblGrid>
      <w:tr w:rsidR="007D424A" w:rsidRPr="00607AA6">
        <w:tc>
          <w:tcPr>
            <w:tcW w:w="959" w:type="dxa"/>
          </w:tcPr>
          <w:p w:rsidR="007D424A" w:rsidRPr="001B2885" w:rsidRDefault="007D424A" w:rsidP="001B2885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1B2885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869" w:type="dxa"/>
          </w:tcPr>
          <w:p w:rsidR="007D424A" w:rsidRPr="001B2885" w:rsidRDefault="007D424A" w:rsidP="001B2885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1B2885">
              <w:rPr>
                <w:rFonts w:ascii="Times New Roman" w:hAnsi="Times New Roman" w:cs="Times New Roman"/>
              </w:rPr>
              <w:t>Наименование раздела</w:t>
            </w:r>
          </w:p>
        </w:tc>
        <w:tc>
          <w:tcPr>
            <w:tcW w:w="1914" w:type="dxa"/>
          </w:tcPr>
          <w:p w:rsidR="007D424A" w:rsidRPr="001B2885" w:rsidRDefault="007D424A" w:rsidP="001B2885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1B2885">
              <w:rPr>
                <w:rFonts w:ascii="Times New Roman" w:hAnsi="Times New Roman" w:cs="Times New Roman"/>
              </w:rPr>
              <w:t>Теория</w:t>
            </w:r>
          </w:p>
        </w:tc>
        <w:tc>
          <w:tcPr>
            <w:tcW w:w="1914" w:type="dxa"/>
          </w:tcPr>
          <w:p w:rsidR="007D424A" w:rsidRPr="001B2885" w:rsidRDefault="007D424A" w:rsidP="001B2885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1B2885">
              <w:rPr>
                <w:rFonts w:ascii="Times New Roman" w:hAnsi="Times New Roman" w:cs="Times New Roman"/>
              </w:rPr>
              <w:t>Практика</w:t>
            </w:r>
          </w:p>
        </w:tc>
        <w:tc>
          <w:tcPr>
            <w:tcW w:w="1915" w:type="dxa"/>
          </w:tcPr>
          <w:p w:rsidR="007D424A" w:rsidRPr="001B2885" w:rsidRDefault="007D424A" w:rsidP="001B2885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1B2885">
              <w:rPr>
                <w:rFonts w:ascii="Times New Roman" w:hAnsi="Times New Roman" w:cs="Times New Roman"/>
              </w:rPr>
              <w:t>Всего часов</w:t>
            </w:r>
          </w:p>
        </w:tc>
      </w:tr>
      <w:tr w:rsidR="007D424A" w:rsidRPr="00607AA6">
        <w:tc>
          <w:tcPr>
            <w:tcW w:w="959" w:type="dxa"/>
          </w:tcPr>
          <w:p w:rsidR="007D424A" w:rsidRPr="001B2885" w:rsidRDefault="007D424A" w:rsidP="001B2885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1B288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69" w:type="dxa"/>
          </w:tcPr>
          <w:p w:rsidR="007D424A" w:rsidRPr="001B2885" w:rsidRDefault="007D424A" w:rsidP="00360225">
            <w:pPr>
              <w:pStyle w:val="a"/>
              <w:rPr>
                <w:rFonts w:ascii="Times New Roman" w:hAnsi="Times New Roman" w:cs="Times New Roman"/>
              </w:rPr>
            </w:pPr>
            <w:r w:rsidRPr="001B2885">
              <w:rPr>
                <w:rFonts w:ascii="Times New Roman" w:hAnsi="Times New Roman" w:cs="Times New Roman"/>
              </w:rPr>
              <w:t>Введение</w:t>
            </w:r>
          </w:p>
        </w:tc>
        <w:tc>
          <w:tcPr>
            <w:tcW w:w="1914" w:type="dxa"/>
          </w:tcPr>
          <w:p w:rsidR="007D424A" w:rsidRPr="001B2885" w:rsidRDefault="007D424A" w:rsidP="001B2885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1B288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14" w:type="dxa"/>
          </w:tcPr>
          <w:p w:rsidR="007D424A" w:rsidRPr="001B2885" w:rsidRDefault="007D424A" w:rsidP="001B2885">
            <w:pPr>
              <w:pStyle w:val="a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2885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915" w:type="dxa"/>
          </w:tcPr>
          <w:p w:rsidR="007D424A" w:rsidRPr="001B2885" w:rsidRDefault="007D424A" w:rsidP="001B2885">
            <w:pPr>
              <w:pStyle w:val="a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2885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7D424A" w:rsidRPr="00607AA6">
        <w:tc>
          <w:tcPr>
            <w:tcW w:w="959" w:type="dxa"/>
          </w:tcPr>
          <w:p w:rsidR="007D424A" w:rsidRPr="001B2885" w:rsidRDefault="007D424A" w:rsidP="001B2885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1B288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69" w:type="dxa"/>
          </w:tcPr>
          <w:p w:rsidR="007D424A" w:rsidRPr="001B2885" w:rsidRDefault="007D424A" w:rsidP="00360225">
            <w:pPr>
              <w:pStyle w:val="a"/>
              <w:rPr>
                <w:rFonts w:ascii="Times New Roman" w:hAnsi="Times New Roman" w:cs="Times New Roman"/>
              </w:rPr>
            </w:pPr>
            <w:r w:rsidRPr="001B2885">
              <w:rPr>
                <w:rFonts w:ascii="Times New Roman" w:hAnsi="Times New Roman" w:cs="Times New Roman"/>
              </w:rPr>
              <w:t>Работа с бумагой</w:t>
            </w:r>
          </w:p>
        </w:tc>
        <w:tc>
          <w:tcPr>
            <w:tcW w:w="1914" w:type="dxa"/>
          </w:tcPr>
          <w:p w:rsidR="007D424A" w:rsidRPr="001B2885" w:rsidRDefault="007D424A" w:rsidP="001B2885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1B288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14" w:type="dxa"/>
          </w:tcPr>
          <w:p w:rsidR="007D424A" w:rsidRPr="001B2885" w:rsidRDefault="007D424A" w:rsidP="001B2885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1B2885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915" w:type="dxa"/>
          </w:tcPr>
          <w:p w:rsidR="007D424A" w:rsidRPr="001B2885" w:rsidRDefault="007D424A" w:rsidP="001B2885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1B2885">
              <w:rPr>
                <w:rFonts w:ascii="Times New Roman" w:hAnsi="Times New Roman" w:cs="Times New Roman"/>
              </w:rPr>
              <w:t>40</w:t>
            </w:r>
          </w:p>
        </w:tc>
      </w:tr>
      <w:tr w:rsidR="007D424A" w:rsidRPr="00607AA6">
        <w:tc>
          <w:tcPr>
            <w:tcW w:w="959" w:type="dxa"/>
          </w:tcPr>
          <w:p w:rsidR="007D424A" w:rsidRPr="001B2885" w:rsidRDefault="007D424A" w:rsidP="001B2885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1B288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69" w:type="dxa"/>
          </w:tcPr>
          <w:p w:rsidR="007D424A" w:rsidRPr="001B2885" w:rsidRDefault="007D424A" w:rsidP="001B2885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1B2885">
              <w:rPr>
                <w:rFonts w:ascii="Times New Roman" w:hAnsi="Times New Roman" w:cs="Times New Roman"/>
              </w:rPr>
              <w:t>Приемы работы  с бумагой</w:t>
            </w:r>
          </w:p>
        </w:tc>
        <w:tc>
          <w:tcPr>
            <w:tcW w:w="1914" w:type="dxa"/>
          </w:tcPr>
          <w:p w:rsidR="007D424A" w:rsidRPr="001B2885" w:rsidRDefault="007D424A" w:rsidP="001B2885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1B288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14" w:type="dxa"/>
          </w:tcPr>
          <w:p w:rsidR="007D424A" w:rsidRPr="001B2885" w:rsidRDefault="007D424A" w:rsidP="001B2885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1B2885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915" w:type="dxa"/>
          </w:tcPr>
          <w:p w:rsidR="007D424A" w:rsidRPr="001B2885" w:rsidRDefault="007D424A" w:rsidP="001B2885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1B2885">
              <w:rPr>
                <w:rFonts w:ascii="Times New Roman" w:hAnsi="Times New Roman" w:cs="Times New Roman"/>
              </w:rPr>
              <w:t>36</w:t>
            </w:r>
          </w:p>
        </w:tc>
      </w:tr>
      <w:tr w:rsidR="007D424A" w:rsidRPr="00607AA6">
        <w:tc>
          <w:tcPr>
            <w:tcW w:w="959" w:type="dxa"/>
          </w:tcPr>
          <w:p w:rsidR="007D424A" w:rsidRPr="001B2885" w:rsidRDefault="007D424A" w:rsidP="001B2885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1B288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69" w:type="dxa"/>
          </w:tcPr>
          <w:p w:rsidR="007D424A" w:rsidRPr="001B2885" w:rsidRDefault="007D424A" w:rsidP="001B2885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1B2885">
              <w:rPr>
                <w:rFonts w:ascii="Times New Roman" w:hAnsi="Times New Roman" w:cs="Times New Roman"/>
              </w:rPr>
              <w:t>Композиционные изделья</w:t>
            </w:r>
          </w:p>
        </w:tc>
        <w:tc>
          <w:tcPr>
            <w:tcW w:w="1914" w:type="dxa"/>
          </w:tcPr>
          <w:p w:rsidR="007D424A" w:rsidRPr="001B2885" w:rsidRDefault="007D424A" w:rsidP="001B2885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1B288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14" w:type="dxa"/>
          </w:tcPr>
          <w:p w:rsidR="007D424A" w:rsidRPr="001B2885" w:rsidRDefault="007D424A" w:rsidP="001B2885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1B2885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915" w:type="dxa"/>
          </w:tcPr>
          <w:p w:rsidR="007D424A" w:rsidRPr="001B2885" w:rsidRDefault="007D424A" w:rsidP="001B2885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1B2885">
              <w:rPr>
                <w:rFonts w:ascii="Times New Roman" w:hAnsi="Times New Roman" w:cs="Times New Roman"/>
              </w:rPr>
              <w:t>34</w:t>
            </w:r>
          </w:p>
        </w:tc>
      </w:tr>
      <w:tr w:rsidR="007D424A" w:rsidRPr="00607AA6">
        <w:tc>
          <w:tcPr>
            <w:tcW w:w="959" w:type="dxa"/>
          </w:tcPr>
          <w:p w:rsidR="007D424A" w:rsidRPr="001B2885" w:rsidRDefault="007D424A" w:rsidP="001B2885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1B288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69" w:type="dxa"/>
          </w:tcPr>
          <w:p w:rsidR="007D424A" w:rsidRPr="001B2885" w:rsidRDefault="007D424A" w:rsidP="001B2885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1B2885">
              <w:rPr>
                <w:rFonts w:ascii="Times New Roman" w:hAnsi="Times New Roman" w:cs="Times New Roman"/>
              </w:rPr>
              <w:t>Знакомить детей с основными геометрическими понятиями: треугольник, круг, квадрат, прямоугольник.</w:t>
            </w:r>
          </w:p>
        </w:tc>
        <w:tc>
          <w:tcPr>
            <w:tcW w:w="1914" w:type="dxa"/>
          </w:tcPr>
          <w:p w:rsidR="007D424A" w:rsidRPr="001B2885" w:rsidRDefault="007D424A" w:rsidP="001B2885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1B288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14" w:type="dxa"/>
          </w:tcPr>
          <w:p w:rsidR="007D424A" w:rsidRPr="001B2885" w:rsidRDefault="007D424A" w:rsidP="001B2885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1B288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15" w:type="dxa"/>
          </w:tcPr>
          <w:p w:rsidR="007D424A" w:rsidRPr="001B2885" w:rsidRDefault="007D424A" w:rsidP="001B2885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1B2885">
              <w:rPr>
                <w:rFonts w:ascii="Times New Roman" w:hAnsi="Times New Roman" w:cs="Times New Roman"/>
              </w:rPr>
              <w:t>8</w:t>
            </w:r>
          </w:p>
        </w:tc>
      </w:tr>
      <w:tr w:rsidR="007D424A" w:rsidRPr="00607AA6">
        <w:tc>
          <w:tcPr>
            <w:tcW w:w="959" w:type="dxa"/>
          </w:tcPr>
          <w:p w:rsidR="007D424A" w:rsidRPr="001B2885" w:rsidRDefault="007D424A" w:rsidP="001B2885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1B288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69" w:type="dxa"/>
          </w:tcPr>
          <w:p w:rsidR="007D424A" w:rsidRPr="001B2885" w:rsidRDefault="007D424A" w:rsidP="001B2885">
            <w:pPr>
              <w:pStyle w:val="a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2885">
              <w:rPr>
                <w:rFonts w:ascii="Times New Roman" w:hAnsi="Times New Roman" w:cs="Times New Roman"/>
              </w:rPr>
              <w:t>Знакомить детей с основными геометрическими понятиями: угол, сторона, вершина.</w:t>
            </w:r>
          </w:p>
        </w:tc>
        <w:tc>
          <w:tcPr>
            <w:tcW w:w="1914" w:type="dxa"/>
          </w:tcPr>
          <w:p w:rsidR="007D424A" w:rsidRPr="001B2885" w:rsidRDefault="007D424A" w:rsidP="001B2885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1B288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14" w:type="dxa"/>
          </w:tcPr>
          <w:p w:rsidR="007D424A" w:rsidRPr="001B2885" w:rsidRDefault="007D424A" w:rsidP="001B2885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1B288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915" w:type="dxa"/>
          </w:tcPr>
          <w:p w:rsidR="007D424A" w:rsidRPr="001B2885" w:rsidRDefault="007D424A" w:rsidP="001B2885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1B2885">
              <w:rPr>
                <w:rFonts w:ascii="Times New Roman" w:hAnsi="Times New Roman" w:cs="Times New Roman"/>
              </w:rPr>
              <w:t>22</w:t>
            </w:r>
          </w:p>
        </w:tc>
      </w:tr>
      <w:tr w:rsidR="007D424A" w:rsidRPr="00607AA6">
        <w:tc>
          <w:tcPr>
            <w:tcW w:w="959" w:type="dxa"/>
          </w:tcPr>
          <w:p w:rsidR="007D424A" w:rsidRPr="001B2885" w:rsidRDefault="007D424A" w:rsidP="001B2885">
            <w:pPr>
              <w:pStyle w:val="a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869" w:type="dxa"/>
          </w:tcPr>
          <w:p w:rsidR="007D424A" w:rsidRPr="001B2885" w:rsidRDefault="007D424A" w:rsidP="001B2885">
            <w:pPr>
              <w:pStyle w:val="a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2885">
              <w:rPr>
                <w:rFonts w:ascii="Times New Roman" w:hAnsi="Times New Roman" w:cs="Times New Roman"/>
                <w:b/>
                <w:bCs/>
              </w:rPr>
              <w:t>Итого:</w:t>
            </w:r>
          </w:p>
        </w:tc>
        <w:tc>
          <w:tcPr>
            <w:tcW w:w="1914" w:type="dxa"/>
          </w:tcPr>
          <w:p w:rsidR="007D424A" w:rsidRPr="001B2885" w:rsidRDefault="007D424A" w:rsidP="001B2885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1B2885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914" w:type="dxa"/>
          </w:tcPr>
          <w:p w:rsidR="007D424A" w:rsidRPr="001B2885" w:rsidRDefault="007D424A" w:rsidP="001B2885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1B2885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1915" w:type="dxa"/>
          </w:tcPr>
          <w:p w:rsidR="007D424A" w:rsidRPr="001B2885" w:rsidRDefault="007D424A" w:rsidP="001B2885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1B2885">
              <w:rPr>
                <w:rFonts w:ascii="Times New Roman" w:hAnsi="Times New Roman" w:cs="Times New Roman"/>
              </w:rPr>
              <w:t>144</w:t>
            </w:r>
          </w:p>
        </w:tc>
      </w:tr>
    </w:tbl>
    <w:p w:rsidR="007D424A" w:rsidRPr="00607AA6" w:rsidRDefault="007D424A" w:rsidP="00974CE8">
      <w:pPr>
        <w:pStyle w:val="a"/>
        <w:ind w:firstLine="567"/>
        <w:jc w:val="center"/>
        <w:rPr>
          <w:rFonts w:ascii="Times New Roman" w:hAnsi="Times New Roman" w:cs="Times New Roman"/>
          <w:b/>
          <w:bCs/>
        </w:rPr>
      </w:pPr>
    </w:p>
    <w:p w:rsidR="007D424A" w:rsidRPr="00607AA6" w:rsidRDefault="007D424A" w:rsidP="00974CE8">
      <w:pPr>
        <w:pStyle w:val="a"/>
        <w:ind w:firstLine="567"/>
        <w:jc w:val="center"/>
        <w:rPr>
          <w:rFonts w:ascii="Times New Roman" w:hAnsi="Times New Roman" w:cs="Times New Roman"/>
          <w:b/>
          <w:bCs/>
        </w:rPr>
      </w:pPr>
      <w:r w:rsidRPr="00607AA6">
        <w:rPr>
          <w:rFonts w:ascii="Times New Roman" w:hAnsi="Times New Roman" w:cs="Times New Roman"/>
          <w:b/>
          <w:bCs/>
        </w:rPr>
        <w:t>Программное содержание 1 года обучения</w:t>
      </w:r>
    </w:p>
    <w:p w:rsidR="007D424A" w:rsidRPr="00607AA6" w:rsidRDefault="007D424A" w:rsidP="00811570">
      <w:pPr>
        <w:pStyle w:val="a"/>
        <w:ind w:firstLine="567"/>
        <w:rPr>
          <w:rFonts w:ascii="Times New Roman" w:hAnsi="Times New Roman" w:cs="Times New Roman"/>
        </w:rPr>
      </w:pPr>
      <w:r w:rsidRPr="00607AA6">
        <w:rPr>
          <w:rFonts w:ascii="Times New Roman" w:hAnsi="Times New Roman" w:cs="Times New Roman"/>
        </w:rPr>
        <w:t>Учитывая навыки умения детей, задумываясь над тем, чтобы разобрать ряд занятий по конструированию в технике оригами, на которых бы дети освоили все уровни выполнения поделок: от низкого, где каждая операция выполняется параллельно воспитатель-ребенок, до высшего, где ребенок выполняет поделку самостоятельно. Оперирует с бумагой,имея перед собой операционную карту.</w:t>
      </w:r>
    </w:p>
    <w:p w:rsidR="007D424A" w:rsidRPr="00607AA6" w:rsidRDefault="007D424A" w:rsidP="00811570">
      <w:pPr>
        <w:pStyle w:val="a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</w:rPr>
      </w:pPr>
      <w:r w:rsidRPr="00607AA6">
        <w:rPr>
          <w:rFonts w:ascii="Times New Roman" w:hAnsi="Times New Roman" w:cs="Times New Roman"/>
        </w:rPr>
        <w:t xml:space="preserve">Продолжать знакомить детей с историей искусства оригами. </w:t>
      </w:r>
      <w:r w:rsidRPr="00607AA6">
        <w:rPr>
          <w:rFonts w:ascii="Times New Roman" w:hAnsi="Times New Roman" w:cs="Times New Roman"/>
          <w:b/>
          <w:bCs/>
        </w:rPr>
        <w:t>Теория – 2 часа, практика-2 часа.</w:t>
      </w:r>
    </w:p>
    <w:p w:rsidR="007D424A" w:rsidRPr="00607AA6" w:rsidRDefault="007D424A" w:rsidP="00811570">
      <w:pPr>
        <w:pStyle w:val="a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</w:rPr>
      </w:pPr>
      <w:r w:rsidRPr="00607AA6">
        <w:rPr>
          <w:rFonts w:ascii="Times New Roman" w:hAnsi="Times New Roman" w:cs="Times New Roman"/>
        </w:rPr>
        <w:t xml:space="preserve">Закрепить знание детей с историей бумаги и видами бумаги. </w:t>
      </w:r>
      <w:r w:rsidRPr="00607AA6">
        <w:rPr>
          <w:rFonts w:ascii="Times New Roman" w:hAnsi="Times New Roman" w:cs="Times New Roman"/>
          <w:b/>
          <w:bCs/>
        </w:rPr>
        <w:t>Теория-6 часов, практика-34 часа.</w:t>
      </w:r>
    </w:p>
    <w:p w:rsidR="007D424A" w:rsidRPr="00607AA6" w:rsidRDefault="007D424A" w:rsidP="00811570">
      <w:pPr>
        <w:pStyle w:val="a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</w:rPr>
      </w:pPr>
      <w:r w:rsidRPr="00607AA6">
        <w:rPr>
          <w:rFonts w:ascii="Times New Roman" w:hAnsi="Times New Roman" w:cs="Times New Roman"/>
        </w:rPr>
        <w:t>Приемы работы с бумагой.</w:t>
      </w:r>
      <w:r w:rsidRPr="00607AA6">
        <w:rPr>
          <w:rFonts w:ascii="Times New Roman" w:hAnsi="Times New Roman" w:cs="Times New Roman"/>
          <w:b/>
          <w:bCs/>
        </w:rPr>
        <w:t>Теория- 4 часа, практика – 34часа.</w:t>
      </w:r>
    </w:p>
    <w:p w:rsidR="007D424A" w:rsidRPr="00607AA6" w:rsidRDefault="007D424A" w:rsidP="006D42ED">
      <w:pPr>
        <w:pStyle w:val="a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</w:rPr>
      </w:pPr>
      <w:r w:rsidRPr="00607AA6">
        <w:rPr>
          <w:rFonts w:ascii="Times New Roman" w:hAnsi="Times New Roman" w:cs="Times New Roman"/>
        </w:rPr>
        <w:t>Продолжать вводить в работу детей с бумагой ряд моделей, при помощи которых они научаться обозначать свои действия с квадратным листом бумаги.</w:t>
      </w:r>
      <w:r w:rsidRPr="00607AA6">
        <w:rPr>
          <w:rFonts w:ascii="Times New Roman" w:hAnsi="Times New Roman" w:cs="Times New Roman"/>
          <w:b/>
          <w:bCs/>
        </w:rPr>
        <w:t>Теория- 4 часа, практика – 30часа.</w:t>
      </w:r>
    </w:p>
    <w:p w:rsidR="007D424A" w:rsidRPr="00607AA6" w:rsidRDefault="007D424A" w:rsidP="006D42ED">
      <w:pPr>
        <w:pStyle w:val="a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</w:rPr>
      </w:pPr>
      <w:r w:rsidRPr="00607AA6">
        <w:rPr>
          <w:rFonts w:ascii="Times New Roman" w:hAnsi="Times New Roman" w:cs="Times New Roman"/>
        </w:rPr>
        <w:t>Продолжать знакомить детей с основными геометрическими понятиями:треугольник, круг, квадрат, прямоугольник.</w:t>
      </w:r>
      <w:r w:rsidRPr="00607AA6">
        <w:rPr>
          <w:rFonts w:ascii="Times New Roman" w:hAnsi="Times New Roman" w:cs="Times New Roman"/>
          <w:b/>
          <w:bCs/>
        </w:rPr>
        <w:t>Теория- 4 часа, практика –4часа.</w:t>
      </w:r>
    </w:p>
    <w:p w:rsidR="007D424A" w:rsidRPr="00607AA6" w:rsidRDefault="007D424A" w:rsidP="006D42ED">
      <w:pPr>
        <w:pStyle w:val="a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</w:rPr>
      </w:pPr>
      <w:r w:rsidRPr="00607AA6">
        <w:rPr>
          <w:rFonts w:ascii="Times New Roman" w:hAnsi="Times New Roman" w:cs="Times New Roman"/>
        </w:rPr>
        <w:t>Продолжать знакомить детей с основными геометрическими понятиями: угол, сторона, вершина.</w:t>
      </w:r>
      <w:r>
        <w:rPr>
          <w:rFonts w:ascii="Times New Roman" w:hAnsi="Times New Roman" w:cs="Times New Roman"/>
        </w:rPr>
        <w:t xml:space="preserve"> </w:t>
      </w:r>
      <w:r w:rsidRPr="00607AA6">
        <w:rPr>
          <w:rFonts w:ascii="Times New Roman" w:hAnsi="Times New Roman" w:cs="Times New Roman"/>
          <w:b/>
          <w:bCs/>
        </w:rPr>
        <w:t>Теория- 4 часа, практика –4часа.</w:t>
      </w:r>
    </w:p>
    <w:p w:rsidR="007D424A" w:rsidRPr="00607AA6" w:rsidRDefault="007D424A" w:rsidP="006D42ED">
      <w:pPr>
        <w:pStyle w:val="a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607AA6">
        <w:rPr>
          <w:rFonts w:ascii="Times New Roman" w:hAnsi="Times New Roman" w:cs="Times New Roman"/>
        </w:rPr>
        <w:t>Продолжать развивать связанную монологическую речь детей, обогащать и активизировать словарь детей за счет введения новых терминов и понятий.</w:t>
      </w:r>
    </w:p>
    <w:p w:rsidR="007D424A" w:rsidRPr="00607AA6" w:rsidRDefault="007D424A" w:rsidP="006D42ED">
      <w:pPr>
        <w:pStyle w:val="a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607AA6">
        <w:rPr>
          <w:rFonts w:ascii="Times New Roman" w:hAnsi="Times New Roman" w:cs="Times New Roman"/>
        </w:rPr>
        <w:t>Продолжать развивать творческое воображение ребенка, фантазию, художественный вкус.</w:t>
      </w:r>
    </w:p>
    <w:p w:rsidR="007D424A" w:rsidRPr="00607AA6" w:rsidRDefault="007D424A" w:rsidP="00607AA6"/>
    <w:tbl>
      <w:tblPr>
        <w:tblpPr w:leftFromText="180" w:rightFromText="180" w:vertAnchor="text" w:horzAnchor="margin" w:tblpY="131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3317"/>
        <w:gridCol w:w="1219"/>
        <w:gridCol w:w="1196"/>
        <w:gridCol w:w="23"/>
        <w:gridCol w:w="1219"/>
        <w:gridCol w:w="1421"/>
      </w:tblGrid>
      <w:tr w:rsidR="007D424A" w:rsidRPr="00607AA6">
        <w:trPr>
          <w:trHeight w:val="150"/>
        </w:trPr>
        <w:tc>
          <w:tcPr>
            <w:tcW w:w="675" w:type="dxa"/>
            <w:vMerge w:val="restart"/>
          </w:tcPr>
          <w:p w:rsidR="007D424A" w:rsidRPr="00607AA6" w:rsidRDefault="007D424A" w:rsidP="00607AA6">
            <w:pPr>
              <w:jc w:val="center"/>
              <w:rPr>
                <w:b/>
                <w:bCs/>
                <w:color w:val="000000"/>
              </w:rPr>
            </w:pPr>
            <w:r w:rsidRPr="00607AA6">
              <w:rPr>
                <w:b/>
                <w:bCs/>
                <w:color w:val="000000"/>
              </w:rPr>
              <w:t>№</w:t>
            </w:r>
          </w:p>
        </w:tc>
        <w:tc>
          <w:tcPr>
            <w:tcW w:w="3317" w:type="dxa"/>
            <w:vMerge w:val="restart"/>
          </w:tcPr>
          <w:p w:rsidR="007D424A" w:rsidRPr="00607AA6" w:rsidRDefault="007D424A" w:rsidP="00607AA6">
            <w:pPr>
              <w:jc w:val="center"/>
              <w:rPr>
                <w:b/>
                <w:bCs/>
                <w:color w:val="000000"/>
              </w:rPr>
            </w:pPr>
            <w:r w:rsidRPr="00607AA6">
              <w:rPr>
                <w:b/>
                <w:bCs/>
                <w:color w:val="000000"/>
              </w:rPr>
              <w:t>Темы</w:t>
            </w:r>
          </w:p>
        </w:tc>
        <w:tc>
          <w:tcPr>
            <w:tcW w:w="3657" w:type="dxa"/>
            <w:gridSpan w:val="4"/>
          </w:tcPr>
          <w:p w:rsidR="007D424A" w:rsidRPr="00607AA6" w:rsidRDefault="007D424A" w:rsidP="00607AA6">
            <w:pPr>
              <w:tabs>
                <w:tab w:val="left" w:pos="1140"/>
              </w:tabs>
              <w:rPr>
                <w:b/>
                <w:bCs/>
                <w:color w:val="000000"/>
              </w:rPr>
            </w:pPr>
            <w:r w:rsidRPr="00607AA6">
              <w:rPr>
                <w:b/>
                <w:bCs/>
                <w:color w:val="000000"/>
              </w:rPr>
              <w:tab/>
              <w:t>Кол-во часов</w:t>
            </w:r>
          </w:p>
        </w:tc>
        <w:tc>
          <w:tcPr>
            <w:tcW w:w="1421" w:type="dxa"/>
            <w:vMerge w:val="restart"/>
          </w:tcPr>
          <w:p w:rsidR="007D424A" w:rsidRPr="00607AA6" w:rsidRDefault="007D424A" w:rsidP="00607AA6">
            <w:pPr>
              <w:jc w:val="center"/>
              <w:rPr>
                <w:b/>
                <w:bCs/>
                <w:color w:val="000000"/>
              </w:rPr>
            </w:pPr>
            <w:r w:rsidRPr="00607AA6">
              <w:rPr>
                <w:b/>
                <w:bCs/>
                <w:color w:val="000000"/>
              </w:rPr>
              <w:t>Форма контроля</w:t>
            </w:r>
          </w:p>
        </w:tc>
      </w:tr>
      <w:tr w:rsidR="007D424A" w:rsidRPr="00607AA6">
        <w:trPr>
          <w:trHeight w:val="165"/>
        </w:trPr>
        <w:tc>
          <w:tcPr>
            <w:tcW w:w="675" w:type="dxa"/>
            <w:vMerge/>
          </w:tcPr>
          <w:p w:rsidR="007D424A" w:rsidRPr="00607AA6" w:rsidRDefault="007D424A" w:rsidP="00607AA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317" w:type="dxa"/>
            <w:vMerge/>
          </w:tcPr>
          <w:p w:rsidR="007D424A" w:rsidRPr="00607AA6" w:rsidRDefault="007D424A" w:rsidP="00607AA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19" w:type="dxa"/>
          </w:tcPr>
          <w:p w:rsidR="007D424A" w:rsidRPr="00607AA6" w:rsidRDefault="007D424A" w:rsidP="00607AA6">
            <w:pPr>
              <w:jc w:val="center"/>
              <w:rPr>
                <w:b/>
                <w:bCs/>
                <w:color w:val="000000"/>
              </w:rPr>
            </w:pPr>
            <w:r w:rsidRPr="00607AA6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1196" w:type="dxa"/>
          </w:tcPr>
          <w:p w:rsidR="007D424A" w:rsidRPr="00607AA6" w:rsidRDefault="007D424A" w:rsidP="00607AA6">
            <w:pPr>
              <w:jc w:val="center"/>
              <w:rPr>
                <w:b/>
                <w:bCs/>
                <w:color w:val="000000"/>
              </w:rPr>
            </w:pPr>
            <w:r w:rsidRPr="00607AA6">
              <w:rPr>
                <w:b/>
                <w:bCs/>
                <w:color w:val="000000"/>
              </w:rPr>
              <w:t>Теорит.</w:t>
            </w:r>
          </w:p>
        </w:tc>
        <w:tc>
          <w:tcPr>
            <w:tcW w:w="1242" w:type="dxa"/>
            <w:gridSpan w:val="2"/>
          </w:tcPr>
          <w:p w:rsidR="007D424A" w:rsidRPr="00607AA6" w:rsidRDefault="007D424A" w:rsidP="00607AA6">
            <w:pPr>
              <w:jc w:val="center"/>
              <w:rPr>
                <w:b/>
                <w:bCs/>
                <w:color w:val="000000"/>
              </w:rPr>
            </w:pPr>
            <w:r w:rsidRPr="00607AA6">
              <w:rPr>
                <w:b/>
                <w:bCs/>
                <w:color w:val="000000"/>
              </w:rPr>
              <w:t>Прак.</w:t>
            </w:r>
          </w:p>
        </w:tc>
        <w:tc>
          <w:tcPr>
            <w:tcW w:w="1421" w:type="dxa"/>
            <w:vMerge/>
          </w:tcPr>
          <w:p w:rsidR="007D424A" w:rsidRPr="00607AA6" w:rsidRDefault="007D424A" w:rsidP="00607AA6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7D424A" w:rsidRPr="00607AA6">
        <w:tc>
          <w:tcPr>
            <w:tcW w:w="675" w:type="dxa"/>
          </w:tcPr>
          <w:p w:rsidR="007D424A" w:rsidRPr="00607AA6" w:rsidRDefault="007D424A" w:rsidP="00607AA6">
            <w:pPr>
              <w:jc w:val="center"/>
              <w:rPr>
                <w:color w:val="000000"/>
              </w:rPr>
            </w:pPr>
            <w:r w:rsidRPr="00607AA6">
              <w:rPr>
                <w:color w:val="000000"/>
              </w:rPr>
              <w:t>1</w:t>
            </w:r>
          </w:p>
        </w:tc>
        <w:tc>
          <w:tcPr>
            <w:tcW w:w="3317" w:type="dxa"/>
          </w:tcPr>
          <w:p w:rsidR="007D424A" w:rsidRPr="00607AA6" w:rsidRDefault="007D424A" w:rsidP="00607AA6">
            <w:pPr>
              <w:rPr>
                <w:color w:val="000000"/>
              </w:rPr>
            </w:pPr>
            <w:r w:rsidRPr="00607AA6">
              <w:rPr>
                <w:color w:val="000000"/>
              </w:rPr>
              <w:t>Работа с бумагой и  картоном</w:t>
            </w:r>
          </w:p>
        </w:tc>
        <w:tc>
          <w:tcPr>
            <w:tcW w:w="1219" w:type="dxa"/>
          </w:tcPr>
          <w:p w:rsidR="007D424A" w:rsidRPr="00607AA6" w:rsidRDefault="007D424A" w:rsidP="00607AA6">
            <w:pPr>
              <w:rPr>
                <w:color w:val="000000"/>
              </w:rPr>
            </w:pPr>
            <w:r w:rsidRPr="00607AA6">
              <w:rPr>
                <w:color w:val="000000"/>
              </w:rPr>
              <w:t>116</w:t>
            </w:r>
          </w:p>
        </w:tc>
        <w:tc>
          <w:tcPr>
            <w:tcW w:w="1219" w:type="dxa"/>
            <w:gridSpan w:val="2"/>
          </w:tcPr>
          <w:p w:rsidR="007D424A" w:rsidRPr="00607AA6" w:rsidRDefault="007D424A" w:rsidP="00607AA6">
            <w:pPr>
              <w:rPr>
                <w:color w:val="000000"/>
              </w:rPr>
            </w:pPr>
            <w:r w:rsidRPr="00607AA6">
              <w:rPr>
                <w:color w:val="000000"/>
              </w:rPr>
              <w:t>16</w:t>
            </w:r>
          </w:p>
        </w:tc>
        <w:tc>
          <w:tcPr>
            <w:tcW w:w="1219" w:type="dxa"/>
          </w:tcPr>
          <w:p w:rsidR="007D424A" w:rsidRPr="00607AA6" w:rsidRDefault="007D424A" w:rsidP="00607AA6">
            <w:pPr>
              <w:rPr>
                <w:color w:val="000000"/>
              </w:rPr>
            </w:pPr>
            <w:r w:rsidRPr="00607AA6">
              <w:rPr>
                <w:color w:val="000000"/>
              </w:rPr>
              <w:t>100</w:t>
            </w:r>
          </w:p>
        </w:tc>
        <w:tc>
          <w:tcPr>
            <w:tcW w:w="1421" w:type="dxa"/>
          </w:tcPr>
          <w:p w:rsidR="007D424A" w:rsidRPr="00607AA6" w:rsidRDefault="007D424A" w:rsidP="00607AA6">
            <w:pPr>
              <w:rPr>
                <w:color w:val="000000"/>
              </w:rPr>
            </w:pPr>
            <w:r w:rsidRPr="00607AA6">
              <w:rPr>
                <w:color w:val="000000"/>
              </w:rPr>
              <w:t>выставка</w:t>
            </w:r>
          </w:p>
        </w:tc>
      </w:tr>
      <w:tr w:rsidR="007D424A" w:rsidRPr="00607AA6">
        <w:tc>
          <w:tcPr>
            <w:tcW w:w="675" w:type="dxa"/>
          </w:tcPr>
          <w:p w:rsidR="007D424A" w:rsidRPr="00607AA6" w:rsidRDefault="007D424A" w:rsidP="00607AA6">
            <w:pPr>
              <w:jc w:val="center"/>
              <w:rPr>
                <w:color w:val="000000"/>
              </w:rPr>
            </w:pPr>
            <w:r w:rsidRPr="00607AA6">
              <w:rPr>
                <w:color w:val="000000"/>
              </w:rPr>
              <w:t>2</w:t>
            </w:r>
          </w:p>
        </w:tc>
        <w:tc>
          <w:tcPr>
            <w:tcW w:w="3317" w:type="dxa"/>
          </w:tcPr>
          <w:p w:rsidR="007D424A" w:rsidRPr="00607AA6" w:rsidRDefault="007D424A" w:rsidP="00607AA6">
            <w:pPr>
              <w:rPr>
                <w:color w:val="000000"/>
              </w:rPr>
            </w:pPr>
            <w:r w:rsidRPr="00607AA6">
              <w:rPr>
                <w:color w:val="000000"/>
              </w:rPr>
              <w:t>Работа с бросовым материалом</w:t>
            </w:r>
          </w:p>
        </w:tc>
        <w:tc>
          <w:tcPr>
            <w:tcW w:w="1219" w:type="dxa"/>
          </w:tcPr>
          <w:p w:rsidR="007D424A" w:rsidRPr="00607AA6" w:rsidRDefault="007D424A" w:rsidP="00607AA6">
            <w:pPr>
              <w:rPr>
                <w:color w:val="000000"/>
              </w:rPr>
            </w:pPr>
            <w:r w:rsidRPr="00607AA6">
              <w:rPr>
                <w:color w:val="000000"/>
              </w:rPr>
              <w:t>16</w:t>
            </w:r>
          </w:p>
        </w:tc>
        <w:tc>
          <w:tcPr>
            <w:tcW w:w="1219" w:type="dxa"/>
            <w:gridSpan w:val="2"/>
          </w:tcPr>
          <w:p w:rsidR="007D424A" w:rsidRPr="00607AA6" w:rsidRDefault="007D424A" w:rsidP="00607AA6">
            <w:pPr>
              <w:rPr>
                <w:color w:val="000000"/>
              </w:rPr>
            </w:pPr>
            <w:r w:rsidRPr="00607AA6">
              <w:rPr>
                <w:color w:val="000000"/>
              </w:rPr>
              <w:t>4</w:t>
            </w:r>
          </w:p>
        </w:tc>
        <w:tc>
          <w:tcPr>
            <w:tcW w:w="1219" w:type="dxa"/>
          </w:tcPr>
          <w:p w:rsidR="007D424A" w:rsidRPr="00607AA6" w:rsidRDefault="007D424A" w:rsidP="00607AA6">
            <w:pPr>
              <w:rPr>
                <w:color w:val="000000"/>
              </w:rPr>
            </w:pPr>
            <w:r w:rsidRPr="00607AA6">
              <w:rPr>
                <w:color w:val="000000"/>
              </w:rPr>
              <w:t>12</w:t>
            </w:r>
          </w:p>
        </w:tc>
        <w:tc>
          <w:tcPr>
            <w:tcW w:w="1421" w:type="dxa"/>
          </w:tcPr>
          <w:p w:rsidR="007D424A" w:rsidRPr="00607AA6" w:rsidRDefault="007D424A" w:rsidP="00607AA6">
            <w:pPr>
              <w:rPr>
                <w:color w:val="000000"/>
              </w:rPr>
            </w:pPr>
            <w:r w:rsidRPr="00607AA6">
              <w:rPr>
                <w:color w:val="000000"/>
              </w:rPr>
              <w:t>выставка</w:t>
            </w:r>
          </w:p>
        </w:tc>
      </w:tr>
      <w:tr w:rsidR="007D424A" w:rsidRPr="00607AA6">
        <w:tc>
          <w:tcPr>
            <w:tcW w:w="675" w:type="dxa"/>
          </w:tcPr>
          <w:p w:rsidR="007D424A" w:rsidRPr="00607AA6" w:rsidRDefault="007D424A" w:rsidP="00607AA6">
            <w:pPr>
              <w:jc w:val="center"/>
              <w:rPr>
                <w:color w:val="000000"/>
              </w:rPr>
            </w:pPr>
            <w:r w:rsidRPr="00607AA6">
              <w:rPr>
                <w:color w:val="000000"/>
              </w:rPr>
              <w:t>3</w:t>
            </w:r>
          </w:p>
        </w:tc>
        <w:tc>
          <w:tcPr>
            <w:tcW w:w="3317" w:type="dxa"/>
          </w:tcPr>
          <w:p w:rsidR="007D424A" w:rsidRPr="00607AA6" w:rsidRDefault="007D424A" w:rsidP="00607AA6">
            <w:pPr>
              <w:rPr>
                <w:color w:val="000000"/>
              </w:rPr>
            </w:pPr>
            <w:r w:rsidRPr="00607AA6">
              <w:rPr>
                <w:color w:val="000000"/>
              </w:rPr>
              <w:t>Работа с тканью и нитками</w:t>
            </w:r>
          </w:p>
        </w:tc>
        <w:tc>
          <w:tcPr>
            <w:tcW w:w="1219" w:type="dxa"/>
          </w:tcPr>
          <w:p w:rsidR="007D424A" w:rsidRPr="00607AA6" w:rsidRDefault="007D424A" w:rsidP="00607AA6">
            <w:pPr>
              <w:rPr>
                <w:color w:val="000000"/>
              </w:rPr>
            </w:pPr>
            <w:r w:rsidRPr="00607AA6">
              <w:rPr>
                <w:color w:val="000000"/>
              </w:rPr>
              <w:t>28</w:t>
            </w:r>
          </w:p>
        </w:tc>
        <w:tc>
          <w:tcPr>
            <w:tcW w:w="1219" w:type="dxa"/>
            <w:gridSpan w:val="2"/>
          </w:tcPr>
          <w:p w:rsidR="007D424A" w:rsidRPr="00607AA6" w:rsidRDefault="007D424A" w:rsidP="00607AA6">
            <w:pPr>
              <w:rPr>
                <w:color w:val="000000"/>
              </w:rPr>
            </w:pPr>
            <w:r w:rsidRPr="00607AA6">
              <w:rPr>
                <w:color w:val="000000"/>
              </w:rPr>
              <w:t>5</w:t>
            </w:r>
          </w:p>
        </w:tc>
        <w:tc>
          <w:tcPr>
            <w:tcW w:w="1219" w:type="dxa"/>
          </w:tcPr>
          <w:p w:rsidR="007D424A" w:rsidRPr="00607AA6" w:rsidRDefault="007D424A" w:rsidP="00607AA6">
            <w:pPr>
              <w:rPr>
                <w:color w:val="000000"/>
              </w:rPr>
            </w:pPr>
            <w:r w:rsidRPr="00607AA6">
              <w:rPr>
                <w:color w:val="000000"/>
              </w:rPr>
              <w:t>23</w:t>
            </w:r>
          </w:p>
        </w:tc>
        <w:tc>
          <w:tcPr>
            <w:tcW w:w="1421" w:type="dxa"/>
          </w:tcPr>
          <w:p w:rsidR="007D424A" w:rsidRPr="00607AA6" w:rsidRDefault="007D424A" w:rsidP="00607AA6">
            <w:pPr>
              <w:rPr>
                <w:color w:val="000000"/>
              </w:rPr>
            </w:pPr>
            <w:r w:rsidRPr="00607AA6">
              <w:rPr>
                <w:color w:val="000000"/>
              </w:rPr>
              <w:t>выставка</w:t>
            </w:r>
          </w:p>
        </w:tc>
      </w:tr>
      <w:tr w:rsidR="007D424A" w:rsidRPr="00607AA6">
        <w:tc>
          <w:tcPr>
            <w:tcW w:w="675" w:type="dxa"/>
          </w:tcPr>
          <w:p w:rsidR="007D424A" w:rsidRPr="00607AA6" w:rsidRDefault="007D424A" w:rsidP="00607AA6">
            <w:pPr>
              <w:jc w:val="center"/>
              <w:rPr>
                <w:color w:val="000000"/>
              </w:rPr>
            </w:pPr>
            <w:r w:rsidRPr="00607AA6">
              <w:rPr>
                <w:color w:val="000000"/>
              </w:rPr>
              <w:t>4</w:t>
            </w:r>
          </w:p>
        </w:tc>
        <w:tc>
          <w:tcPr>
            <w:tcW w:w="3317" w:type="dxa"/>
          </w:tcPr>
          <w:p w:rsidR="007D424A" w:rsidRPr="00607AA6" w:rsidRDefault="007D424A" w:rsidP="00607AA6">
            <w:pPr>
              <w:rPr>
                <w:color w:val="000000"/>
              </w:rPr>
            </w:pPr>
            <w:r w:rsidRPr="00607AA6">
              <w:rPr>
                <w:color w:val="000000"/>
              </w:rPr>
              <w:t>Работа с природным материалом</w:t>
            </w:r>
          </w:p>
        </w:tc>
        <w:tc>
          <w:tcPr>
            <w:tcW w:w="1219" w:type="dxa"/>
          </w:tcPr>
          <w:p w:rsidR="007D424A" w:rsidRPr="00607AA6" w:rsidRDefault="007D424A" w:rsidP="00607AA6">
            <w:pPr>
              <w:rPr>
                <w:color w:val="000000"/>
              </w:rPr>
            </w:pPr>
            <w:r w:rsidRPr="00607AA6">
              <w:rPr>
                <w:color w:val="000000"/>
              </w:rPr>
              <w:t>18</w:t>
            </w:r>
          </w:p>
        </w:tc>
        <w:tc>
          <w:tcPr>
            <w:tcW w:w="1219" w:type="dxa"/>
            <w:gridSpan w:val="2"/>
          </w:tcPr>
          <w:p w:rsidR="007D424A" w:rsidRPr="00607AA6" w:rsidRDefault="007D424A" w:rsidP="00607AA6">
            <w:pPr>
              <w:rPr>
                <w:color w:val="000000"/>
              </w:rPr>
            </w:pPr>
            <w:r w:rsidRPr="00607AA6">
              <w:rPr>
                <w:color w:val="000000"/>
              </w:rPr>
              <w:t>4</w:t>
            </w:r>
          </w:p>
        </w:tc>
        <w:tc>
          <w:tcPr>
            <w:tcW w:w="1219" w:type="dxa"/>
          </w:tcPr>
          <w:p w:rsidR="007D424A" w:rsidRPr="00607AA6" w:rsidRDefault="007D424A" w:rsidP="00607AA6">
            <w:pPr>
              <w:rPr>
                <w:color w:val="000000"/>
              </w:rPr>
            </w:pPr>
            <w:r w:rsidRPr="00607AA6">
              <w:rPr>
                <w:color w:val="000000"/>
              </w:rPr>
              <w:t>14</w:t>
            </w:r>
          </w:p>
        </w:tc>
        <w:tc>
          <w:tcPr>
            <w:tcW w:w="1421" w:type="dxa"/>
          </w:tcPr>
          <w:p w:rsidR="007D424A" w:rsidRPr="00607AA6" w:rsidRDefault="007D424A" w:rsidP="00607AA6">
            <w:pPr>
              <w:rPr>
                <w:color w:val="000000"/>
              </w:rPr>
            </w:pPr>
            <w:r w:rsidRPr="00607AA6">
              <w:rPr>
                <w:color w:val="000000"/>
              </w:rPr>
              <w:t>выставка</w:t>
            </w:r>
          </w:p>
        </w:tc>
      </w:tr>
      <w:tr w:rsidR="007D424A" w:rsidRPr="00607AA6">
        <w:tc>
          <w:tcPr>
            <w:tcW w:w="675" w:type="dxa"/>
          </w:tcPr>
          <w:p w:rsidR="007D424A" w:rsidRPr="00607AA6" w:rsidRDefault="007D424A" w:rsidP="00607AA6">
            <w:pPr>
              <w:jc w:val="center"/>
              <w:rPr>
                <w:color w:val="000000"/>
              </w:rPr>
            </w:pPr>
            <w:r w:rsidRPr="00607AA6">
              <w:rPr>
                <w:color w:val="000000"/>
              </w:rPr>
              <w:t>5</w:t>
            </w:r>
          </w:p>
        </w:tc>
        <w:tc>
          <w:tcPr>
            <w:tcW w:w="3317" w:type="dxa"/>
          </w:tcPr>
          <w:p w:rsidR="007D424A" w:rsidRPr="00607AA6" w:rsidRDefault="007D424A" w:rsidP="00607AA6">
            <w:pPr>
              <w:rPr>
                <w:color w:val="000000"/>
              </w:rPr>
            </w:pPr>
            <w:r w:rsidRPr="00607AA6">
              <w:rPr>
                <w:color w:val="000000"/>
              </w:rPr>
              <w:t>Пластилинография  Соленое тесто</w:t>
            </w:r>
          </w:p>
        </w:tc>
        <w:tc>
          <w:tcPr>
            <w:tcW w:w="1219" w:type="dxa"/>
          </w:tcPr>
          <w:p w:rsidR="007D424A" w:rsidRPr="00607AA6" w:rsidRDefault="007D424A" w:rsidP="00607AA6">
            <w:pPr>
              <w:rPr>
                <w:color w:val="000000"/>
              </w:rPr>
            </w:pPr>
            <w:r w:rsidRPr="00607AA6">
              <w:rPr>
                <w:color w:val="000000"/>
              </w:rPr>
              <w:t>38</w:t>
            </w:r>
          </w:p>
        </w:tc>
        <w:tc>
          <w:tcPr>
            <w:tcW w:w="1219" w:type="dxa"/>
            <w:gridSpan w:val="2"/>
          </w:tcPr>
          <w:p w:rsidR="007D424A" w:rsidRPr="00607AA6" w:rsidRDefault="007D424A" w:rsidP="00607AA6">
            <w:pPr>
              <w:rPr>
                <w:color w:val="000000"/>
              </w:rPr>
            </w:pPr>
            <w:r w:rsidRPr="00607AA6">
              <w:rPr>
                <w:color w:val="000000"/>
              </w:rPr>
              <w:t>8</w:t>
            </w:r>
          </w:p>
        </w:tc>
        <w:tc>
          <w:tcPr>
            <w:tcW w:w="1219" w:type="dxa"/>
          </w:tcPr>
          <w:p w:rsidR="007D424A" w:rsidRPr="00607AA6" w:rsidRDefault="007D424A" w:rsidP="00607AA6">
            <w:pPr>
              <w:rPr>
                <w:color w:val="000000"/>
              </w:rPr>
            </w:pPr>
            <w:r w:rsidRPr="00607AA6">
              <w:rPr>
                <w:color w:val="000000"/>
              </w:rPr>
              <w:t>30</w:t>
            </w:r>
          </w:p>
        </w:tc>
        <w:tc>
          <w:tcPr>
            <w:tcW w:w="1421" w:type="dxa"/>
          </w:tcPr>
          <w:p w:rsidR="007D424A" w:rsidRPr="00607AA6" w:rsidRDefault="007D424A" w:rsidP="00607AA6">
            <w:pPr>
              <w:rPr>
                <w:color w:val="000000"/>
              </w:rPr>
            </w:pPr>
            <w:r w:rsidRPr="00607AA6">
              <w:rPr>
                <w:color w:val="000000"/>
              </w:rPr>
              <w:t>выставка</w:t>
            </w:r>
          </w:p>
        </w:tc>
      </w:tr>
      <w:tr w:rsidR="007D424A" w:rsidRPr="00607AA6">
        <w:tc>
          <w:tcPr>
            <w:tcW w:w="675" w:type="dxa"/>
          </w:tcPr>
          <w:p w:rsidR="007D424A" w:rsidRPr="00607AA6" w:rsidRDefault="007D424A" w:rsidP="00607AA6">
            <w:pPr>
              <w:jc w:val="center"/>
              <w:rPr>
                <w:color w:val="000000"/>
              </w:rPr>
            </w:pPr>
          </w:p>
        </w:tc>
        <w:tc>
          <w:tcPr>
            <w:tcW w:w="3317" w:type="dxa"/>
          </w:tcPr>
          <w:p w:rsidR="007D424A" w:rsidRPr="00607AA6" w:rsidRDefault="007D424A" w:rsidP="00607AA6">
            <w:pPr>
              <w:rPr>
                <w:color w:val="000000"/>
              </w:rPr>
            </w:pPr>
            <w:r w:rsidRPr="00607AA6">
              <w:rPr>
                <w:color w:val="000000"/>
              </w:rPr>
              <w:t>ИТОГО</w:t>
            </w:r>
          </w:p>
        </w:tc>
        <w:tc>
          <w:tcPr>
            <w:tcW w:w="1219" w:type="dxa"/>
          </w:tcPr>
          <w:p w:rsidR="007D424A" w:rsidRPr="00607AA6" w:rsidRDefault="007D424A" w:rsidP="00607AA6">
            <w:pPr>
              <w:rPr>
                <w:color w:val="000000"/>
              </w:rPr>
            </w:pPr>
            <w:r w:rsidRPr="00607AA6">
              <w:rPr>
                <w:color w:val="000000"/>
              </w:rPr>
              <w:t>216</w:t>
            </w:r>
          </w:p>
        </w:tc>
        <w:tc>
          <w:tcPr>
            <w:tcW w:w="1219" w:type="dxa"/>
            <w:gridSpan w:val="2"/>
          </w:tcPr>
          <w:p w:rsidR="007D424A" w:rsidRPr="00607AA6" w:rsidRDefault="007D424A" w:rsidP="00607AA6">
            <w:pPr>
              <w:rPr>
                <w:color w:val="000000"/>
              </w:rPr>
            </w:pPr>
            <w:r w:rsidRPr="00607AA6">
              <w:rPr>
                <w:color w:val="000000"/>
              </w:rPr>
              <w:t>37</w:t>
            </w:r>
          </w:p>
        </w:tc>
        <w:tc>
          <w:tcPr>
            <w:tcW w:w="1219" w:type="dxa"/>
          </w:tcPr>
          <w:p w:rsidR="007D424A" w:rsidRPr="00607AA6" w:rsidRDefault="007D424A" w:rsidP="00607AA6">
            <w:pPr>
              <w:rPr>
                <w:color w:val="000000"/>
              </w:rPr>
            </w:pPr>
            <w:r w:rsidRPr="00607AA6">
              <w:rPr>
                <w:color w:val="000000"/>
              </w:rPr>
              <w:t>179</w:t>
            </w:r>
          </w:p>
        </w:tc>
        <w:tc>
          <w:tcPr>
            <w:tcW w:w="1421" w:type="dxa"/>
          </w:tcPr>
          <w:p w:rsidR="007D424A" w:rsidRPr="00607AA6" w:rsidRDefault="007D424A" w:rsidP="00607AA6">
            <w:pPr>
              <w:rPr>
                <w:color w:val="000000"/>
              </w:rPr>
            </w:pPr>
          </w:p>
        </w:tc>
      </w:tr>
    </w:tbl>
    <w:p w:rsidR="007D424A" w:rsidRPr="00607AA6" w:rsidRDefault="007D424A" w:rsidP="00607AA6">
      <w:pPr>
        <w:rPr>
          <w:b/>
          <w:bCs/>
          <w:color w:val="000000"/>
        </w:rPr>
      </w:pPr>
    </w:p>
    <w:p w:rsidR="007D424A" w:rsidRPr="00607AA6" w:rsidRDefault="007D424A" w:rsidP="00607AA6">
      <w:r w:rsidRPr="00607AA6">
        <w:rPr>
          <w:b/>
          <w:bCs/>
          <w:color w:val="000000"/>
        </w:rPr>
        <w:t xml:space="preserve"> Учебно – тематический план второго года обучения</w:t>
      </w:r>
    </w:p>
    <w:p w:rsidR="007D424A" w:rsidRPr="00607AA6" w:rsidRDefault="007D424A" w:rsidP="00607AA6"/>
    <w:p w:rsidR="007D424A" w:rsidRPr="00607AA6" w:rsidRDefault="007D424A" w:rsidP="00607AA6"/>
    <w:p w:rsidR="007D424A" w:rsidRPr="00607AA6" w:rsidRDefault="007D424A" w:rsidP="00607AA6">
      <w:pPr>
        <w:pStyle w:val="NormalWeb"/>
        <w:shd w:val="clear" w:color="auto" w:fill="FFFFFF"/>
        <w:spacing w:before="0" w:beforeAutospacing="0" w:after="0" w:afterAutospacing="0" w:line="461" w:lineRule="atLeast"/>
        <w:ind w:firstLine="562"/>
        <w:jc w:val="center"/>
        <w:rPr>
          <w:color w:val="000000"/>
        </w:rPr>
      </w:pPr>
      <w:r w:rsidRPr="00607AA6">
        <w:rPr>
          <w:i/>
          <w:iCs/>
        </w:rPr>
        <w:tab/>
      </w:r>
      <w:r w:rsidRPr="00607AA6">
        <w:rPr>
          <w:b/>
          <w:bCs/>
          <w:color w:val="000000"/>
        </w:rPr>
        <w:t>Содержание программы</w:t>
      </w:r>
      <w:r>
        <w:rPr>
          <w:b/>
          <w:bCs/>
          <w:color w:val="000000"/>
        </w:rPr>
        <w:t xml:space="preserve"> 2 года обучения</w:t>
      </w:r>
    </w:p>
    <w:p w:rsidR="007D424A" w:rsidRPr="00607AA6" w:rsidRDefault="007D424A" w:rsidP="00607AA6">
      <w:pPr>
        <w:ind w:firstLine="708"/>
        <w:jc w:val="both"/>
        <w:rPr>
          <w:color w:val="000000"/>
        </w:rPr>
      </w:pPr>
      <w:r w:rsidRPr="00607AA6">
        <w:rPr>
          <w:b/>
          <w:bCs/>
          <w:color w:val="000000"/>
        </w:rPr>
        <w:t>1.Работа с бумагой и  картоном</w:t>
      </w:r>
      <w:r w:rsidRPr="00607AA6">
        <w:rPr>
          <w:color w:val="000000"/>
        </w:rPr>
        <w:t>.</w:t>
      </w:r>
    </w:p>
    <w:p w:rsidR="007D424A" w:rsidRPr="00607AA6" w:rsidRDefault="007D424A" w:rsidP="00607AA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07AA6">
        <w:rPr>
          <w:color w:val="000000"/>
        </w:rPr>
        <w:t>Работа с бумагой и картоном рассматриваются как разные виды бумаги, так и различные способы ее обработки и использования.  Постепенно усложняется обрывная аппликация. Продолжается знакомство с искусством мозаики. При выполнении сплошной мозаики из обрывных кусочков усиливается живописный эффект поделки. Дети учатся получать полуобъемную мозаику, изменяя форму бумажных элементов.</w:t>
      </w:r>
      <w:r>
        <w:rPr>
          <w:color w:val="000000"/>
        </w:rPr>
        <w:t xml:space="preserve"> </w:t>
      </w:r>
      <w:r w:rsidRPr="00607AA6">
        <w:rPr>
          <w:color w:val="000000"/>
        </w:rPr>
        <w:t>Из бумажных полосок детисклеивают объемные елочные игрушки и скручивают полоски в виде фигурок животных.</w:t>
      </w:r>
    </w:p>
    <w:p w:rsidR="007D424A" w:rsidRPr="00607AA6" w:rsidRDefault="007D424A" w:rsidP="00607AA6">
      <w:pPr>
        <w:pStyle w:val="NormalWeb"/>
        <w:shd w:val="clear" w:color="auto" w:fill="FFFFFF"/>
        <w:spacing w:before="0" w:beforeAutospacing="0" w:after="0" w:afterAutospacing="0"/>
        <w:ind w:firstLine="706"/>
        <w:jc w:val="both"/>
        <w:rPr>
          <w:color w:val="000000"/>
        </w:rPr>
      </w:pPr>
      <w:r w:rsidRPr="00607AA6">
        <w:rPr>
          <w:color w:val="000000"/>
        </w:rPr>
        <w:t>При работе в технике оригами дети выполняются более сложные объекты.</w:t>
      </w:r>
      <w:r>
        <w:rPr>
          <w:color w:val="000000"/>
        </w:rPr>
        <w:t xml:space="preserve"> </w:t>
      </w:r>
      <w:r w:rsidRPr="00607AA6">
        <w:rPr>
          <w:color w:val="000000"/>
        </w:rPr>
        <w:t>Готовые изделия дополняются деталями, объединяются в композиции.</w:t>
      </w:r>
    </w:p>
    <w:p w:rsidR="007D424A" w:rsidRPr="00607AA6" w:rsidRDefault="007D424A" w:rsidP="00607AA6">
      <w:pPr>
        <w:ind w:firstLine="709"/>
        <w:jc w:val="both"/>
        <w:rPr>
          <w:b/>
          <w:bCs/>
          <w:color w:val="000000"/>
        </w:rPr>
      </w:pPr>
      <w:r w:rsidRPr="00607AA6">
        <w:rPr>
          <w:b/>
          <w:bCs/>
          <w:color w:val="000000"/>
        </w:rPr>
        <w:t>2.Бросовый материал</w:t>
      </w:r>
    </w:p>
    <w:p w:rsidR="007D424A" w:rsidRPr="00607AA6" w:rsidRDefault="007D424A" w:rsidP="00607AA6">
      <w:pPr>
        <w:pStyle w:val="NormalWeb"/>
        <w:shd w:val="clear" w:color="auto" w:fill="FFFFFF"/>
        <w:spacing w:before="0" w:beforeAutospacing="0" w:after="0" w:afterAutospacing="0"/>
        <w:ind w:firstLine="706"/>
        <w:jc w:val="both"/>
        <w:rPr>
          <w:color w:val="000000"/>
        </w:rPr>
      </w:pPr>
      <w:r w:rsidRPr="00607AA6">
        <w:rPr>
          <w:color w:val="000000"/>
        </w:rPr>
        <w:t>При работе с бросовым материалом дети применяют различные виды упаковок – пластиковые и картонные коробки, стаканчики, спичечные коробки, различные бутылки и др.</w:t>
      </w:r>
    </w:p>
    <w:p w:rsidR="007D424A" w:rsidRPr="00607AA6" w:rsidRDefault="007D424A" w:rsidP="00607AA6">
      <w:pPr>
        <w:ind w:firstLine="709"/>
        <w:jc w:val="both"/>
        <w:rPr>
          <w:b/>
          <w:bCs/>
          <w:color w:val="000000"/>
        </w:rPr>
      </w:pPr>
      <w:r w:rsidRPr="00607AA6">
        <w:rPr>
          <w:b/>
          <w:bCs/>
          <w:color w:val="000000"/>
        </w:rPr>
        <w:t>3. Ткань и нитки.</w:t>
      </w:r>
    </w:p>
    <w:p w:rsidR="007D424A" w:rsidRPr="00607AA6" w:rsidRDefault="007D424A" w:rsidP="00607AA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07AA6">
        <w:rPr>
          <w:color w:val="000000"/>
        </w:rPr>
        <w:t>При работе с тканью дети осваивают шов “вперед иголку” и простейшие виды вышивки. Затем дети используют полученные навыки для изготовления и оформления кукольной одежды.</w:t>
      </w:r>
    </w:p>
    <w:p w:rsidR="007D424A" w:rsidRPr="00607AA6" w:rsidRDefault="007D424A" w:rsidP="00607AA6">
      <w:pPr>
        <w:pStyle w:val="NormalWeb"/>
        <w:shd w:val="clear" w:color="auto" w:fill="FFFFFF"/>
        <w:spacing w:before="0" w:beforeAutospacing="0" w:after="0" w:afterAutospacing="0"/>
        <w:ind w:firstLine="706"/>
        <w:jc w:val="both"/>
        <w:rPr>
          <w:color w:val="000000"/>
        </w:rPr>
      </w:pPr>
      <w:r w:rsidRPr="00607AA6">
        <w:rPr>
          <w:b/>
          <w:bCs/>
          <w:color w:val="000000"/>
        </w:rPr>
        <w:t>4.Работа с природным материалом</w:t>
      </w:r>
    </w:p>
    <w:p w:rsidR="007D424A" w:rsidRPr="00607AA6" w:rsidRDefault="007D424A" w:rsidP="00607AA6">
      <w:pPr>
        <w:pStyle w:val="NormalWeb"/>
        <w:shd w:val="clear" w:color="auto" w:fill="FFFFFF"/>
        <w:spacing w:before="0" w:beforeAutospacing="0" w:after="0" w:afterAutospacing="0"/>
        <w:ind w:firstLine="706"/>
        <w:jc w:val="both"/>
        <w:rPr>
          <w:color w:val="000000"/>
        </w:rPr>
      </w:pPr>
      <w:r w:rsidRPr="00607AA6">
        <w:rPr>
          <w:color w:val="000000"/>
        </w:rPr>
        <w:t>Обучившись правилам сбора, сушки и хранения, дети выполняют плоские аппликации на бумажной основе из листьев, трав и цветов, добиваясь живописного эффекта. Мозаику на плоских и объемных основах, покрытых пластилином, выполняют из гальки, семян, веточек, ракушек, подбирая цвета, форму и размер, стремясь к совпадению очертаний. Для создания художественных образов учащиеся используют материалы более крупных размеров(шишки, коряги), сопоставляя их формы с элементами изобразительного объекта, изучая разные виды соединений. Для выполнения аппликаций детям предлагаются новые, ранее не использовавшиеся ими материалы, такие как птичьи перья, яичная скорлупа, соломка и др.</w:t>
      </w:r>
    </w:p>
    <w:p w:rsidR="007D424A" w:rsidRPr="00607AA6" w:rsidRDefault="007D424A" w:rsidP="00607AA6">
      <w:pPr>
        <w:ind w:firstLine="709"/>
        <w:jc w:val="both"/>
        <w:rPr>
          <w:b/>
          <w:bCs/>
          <w:color w:val="000000"/>
        </w:rPr>
      </w:pPr>
      <w:r w:rsidRPr="00607AA6">
        <w:rPr>
          <w:b/>
          <w:bCs/>
          <w:color w:val="000000"/>
        </w:rPr>
        <w:t>5.Пластилинография.</w:t>
      </w:r>
    </w:p>
    <w:p w:rsidR="007D424A" w:rsidRPr="00607AA6" w:rsidRDefault="007D424A" w:rsidP="00607AA6">
      <w:pPr>
        <w:pStyle w:val="NormalWeb"/>
        <w:shd w:val="clear" w:color="auto" w:fill="FFFFFF"/>
        <w:spacing w:before="0" w:beforeAutospacing="0" w:after="0" w:afterAutospacing="0"/>
        <w:ind w:firstLine="706"/>
        <w:jc w:val="both"/>
        <w:rPr>
          <w:color w:val="000000"/>
        </w:rPr>
      </w:pPr>
      <w:r w:rsidRPr="00607AA6">
        <w:rPr>
          <w:color w:val="000000"/>
        </w:rPr>
        <w:t>Пластилин также предстает в качестве изобразительного средства для создания аппликаций на картоне и стекле. Знакомый конструктивный способ лепки усложняется нанесением на изделие налепленных украшений. Лепка животных, людей, посуды выполняется из целого куска, а не из отдельных частей. На заключительных занятиях дети должны объединить все изученные способы в работе по собственному замыслу.</w:t>
      </w:r>
    </w:p>
    <w:p w:rsidR="007D424A" w:rsidRPr="00607AA6" w:rsidRDefault="007D424A" w:rsidP="00607AA6">
      <w:pPr>
        <w:rPr>
          <w:lang w:val="tt-RU"/>
        </w:rPr>
      </w:pPr>
    </w:p>
    <w:p w:rsidR="007D424A" w:rsidRPr="00607AA6" w:rsidRDefault="007D424A" w:rsidP="00607AA6">
      <w:pPr>
        <w:tabs>
          <w:tab w:val="center" w:pos="5178"/>
          <w:tab w:val="left" w:pos="6536"/>
        </w:tabs>
        <w:ind w:firstLine="720"/>
        <w:rPr>
          <w:b/>
          <w:bCs/>
        </w:rPr>
      </w:pPr>
      <w:r w:rsidRPr="00607AA6">
        <w:rPr>
          <w:b/>
          <w:bCs/>
        </w:rPr>
        <w:t>Учебный план третьего года обучения</w:t>
      </w:r>
    </w:p>
    <w:p w:rsidR="007D424A" w:rsidRPr="00607AA6" w:rsidRDefault="007D424A" w:rsidP="00607AA6">
      <w:pPr>
        <w:ind w:firstLine="284"/>
        <w:jc w:val="both"/>
      </w:pPr>
    </w:p>
    <w:tbl>
      <w:tblPr>
        <w:tblpPr w:leftFromText="180" w:rightFromText="180" w:vertAnchor="text" w:horzAnchor="margin" w:tblpY="9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3317"/>
        <w:gridCol w:w="1219"/>
        <w:gridCol w:w="1196"/>
        <w:gridCol w:w="23"/>
        <w:gridCol w:w="1219"/>
        <w:gridCol w:w="1421"/>
      </w:tblGrid>
      <w:tr w:rsidR="007D424A" w:rsidRPr="00607AA6">
        <w:trPr>
          <w:trHeight w:val="150"/>
        </w:trPr>
        <w:tc>
          <w:tcPr>
            <w:tcW w:w="675" w:type="dxa"/>
            <w:vMerge w:val="restart"/>
          </w:tcPr>
          <w:p w:rsidR="007D424A" w:rsidRPr="00607AA6" w:rsidRDefault="007D424A" w:rsidP="00607AA6">
            <w:pPr>
              <w:jc w:val="center"/>
              <w:rPr>
                <w:b/>
                <w:bCs/>
              </w:rPr>
            </w:pPr>
            <w:r w:rsidRPr="00607AA6">
              <w:rPr>
                <w:b/>
                <w:bCs/>
              </w:rPr>
              <w:t>№</w:t>
            </w:r>
          </w:p>
        </w:tc>
        <w:tc>
          <w:tcPr>
            <w:tcW w:w="3317" w:type="dxa"/>
            <w:vMerge w:val="restart"/>
          </w:tcPr>
          <w:p w:rsidR="007D424A" w:rsidRPr="00607AA6" w:rsidRDefault="007D424A" w:rsidP="00607AA6">
            <w:pPr>
              <w:jc w:val="center"/>
              <w:rPr>
                <w:b/>
                <w:bCs/>
              </w:rPr>
            </w:pPr>
            <w:r w:rsidRPr="00607AA6">
              <w:rPr>
                <w:b/>
                <w:bCs/>
              </w:rPr>
              <w:t>Темы</w:t>
            </w:r>
          </w:p>
        </w:tc>
        <w:tc>
          <w:tcPr>
            <w:tcW w:w="3657" w:type="dxa"/>
            <w:gridSpan w:val="4"/>
          </w:tcPr>
          <w:p w:rsidR="007D424A" w:rsidRPr="00607AA6" w:rsidRDefault="007D424A" w:rsidP="00607AA6">
            <w:pPr>
              <w:tabs>
                <w:tab w:val="left" w:pos="1140"/>
              </w:tabs>
              <w:rPr>
                <w:b/>
                <w:bCs/>
              </w:rPr>
            </w:pPr>
            <w:r w:rsidRPr="00607AA6">
              <w:rPr>
                <w:b/>
                <w:bCs/>
              </w:rPr>
              <w:tab/>
              <w:t>Кол-во часов</w:t>
            </w:r>
          </w:p>
        </w:tc>
        <w:tc>
          <w:tcPr>
            <w:tcW w:w="1421" w:type="dxa"/>
            <w:vMerge w:val="restart"/>
          </w:tcPr>
          <w:p w:rsidR="007D424A" w:rsidRPr="00607AA6" w:rsidRDefault="007D424A" w:rsidP="00607AA6">
            <w:pPr>
              <w:jc w:val="center"/>
              <w:rPr>
                <w:b/>
                <w:bCs/>
              </w:rPr>
            </w:pPr>
            <w:r w:rsidRPr="00607AA6">
              <w:rPr>
                <w:b/>
                <w:bCs/>
              </w:rPr>
              <w:t>Форма контроля</w:t>
            </w:r>
          </w:p>
        </w:tc>
      </w:tr>
      <w:tr w:rsidR="007D424A" w:rsidRPr="00607AA6">
        <w:trPr>
          <w:trHeight w:val="165"/>
        </w:trPr>
        <w:tc>
          <w:tcPr>
            <w:tcW w:w="675" w:type="dxa"/>
            <w:vMerge/>
          </w:tcPr>
          <w:p w:rsidR="007D424A" w:rsidRPr="00607AA6" w:rsidRDefault="007D424A" w:rsidP="00607AA6">
            <w:pPr>
              <w:jc w:val="center"/>
              <w:rPr>
                <w:b/>
                <w:bCs/>
              </w:rPr>
            </w:pPr>
          </w:p>
        </w:tc>
        <w:tc>
          <w:tcPr>
            <w:tcW w:w="3317" w:type="dxa"/>
            <w:vMerge/>
          </w:tcPr>
          <w:p w:rsidR="007D424A" w:rsidRPr="00607AA6" w:rsidRDefault="007D424A" w:rsidP="00607AA6">
            <w:pPr>
              <w:jc w:val="center"/>
              <w:rPr>
                <w:b/>
                <w:bCs/>
              </w:rPr>
            </w:pPr>
          </w:p>
        </w:tc>
        <w:tc>
          <w:tcPr>
            <w:tcW w:w="1219" w:type="dxa"/>
          </w:tcPr>
          <w:p w:rsidR="007D424A" w:rsidRPr="00607AA6" w:rsidRDefault="007D424A" w:rsidP="00607AA6">
            <w:pPr>
              <w:jc w:val="center"/>
              <w:rPr>
                <w:b/>
                <w:bCs/>
              </w:rPr>
            </w:pPr>
            <w:r w:rsidRPr="00607AA6">
              <w:rPr>
                <w:b/>
                <w:bCs/>
              </w:rPr>
              <w:t>Всего</w:t>
            </w:r>
          </w:p>
        </w:tc>
        <w:tc>
          <w:tcPr>
            <w:tcW w:w="1196" w:type="dxa"/>
          </w:tcPr>
          <w:p w:rsidR="007D424A" w:rsidRPr="00607AA6" w:rsidRDefault="007D424A" w:rsidP="00607AA6">
            <w:pPr>
              <w:jc w:val="center"/>
              <w:rPr>
                <w:b/>
                <w:bCs/>
              </w:rPr>
            </w:pPr>
            <w:r w:rsidRPr="00607AA6">
              <w:rPr>
                <w:b/>
                <w:bCs/>
              </w:rPr>
              <w:t>Теорит.</w:t>
            </w:r>
          </w:p>
        </w:tc>
        <w:tc>
          <w:tcPr>
            <w:tcW w:w="1242" w:type="dxa"/>
            <w:gridSpan w:val="2"/>
          </w:tcPr>
          <w:p w:rsidR="007D424A" w:rsidRPr="00607AA6" w:rsidRDefault="007D424A" w:rsidP="00607AA6">
            <w:pPr>
              <w:jc w:val="center"/>
              <w:rPr>
                <w:b/>
                <w:bCs/>
              </w:rPr>
            </w:pPr>
            <w:r w:rsidRPr="00607AA6">
              <w:rPr>
                <w:b/>
                <w:bCs/>
              </w:rPr>
              <w:t>Прак.</w:t>
            </w:r>
          </w:p>
        </w:tc>
        <w:tc>
          <w:tcPr>
            <w:tcW w:w="1421" w:type="dxa"/>
            <w:vMerge/>
          </w:tcPr>
          <w:p w:rsidR="007D424A" w:rsidRPr="00607AA6" w:rsidRDefault="007D424A" w:rsidP="00607AA6">
            <w:pPr>
              <w:jc w:val="center"/>
              <w:rPr>
                <w:b/>
                <w:bCs/>
              </w:rPr>
            </w:pPr>
          </w:p>
        </w:tc>
      </w:tr>
      <w:tr w:rsidR="007D424A" w:rsidRPr="00607AA6">
        <w:tc>
          <w:tcPr>
            <w:tcW w:w="675" w:type="dxa"/>
          </w:tcPr>
          <w:p w:rsidR="007D424A" w:rsidRPr="00607AA6" w:rsidRDefault="007D424A" w:rsidP="00607AA6">
            <w:pPr>
              <w:jc w:val="center"/>
            </w:pPr>
            <w:r w:rsidRPr="00607AA6">
              <w:t>1</w:t>
            </w:r>
          </w:p>
        </w:tc>
        <w:tc>
          <w:tcPr>
            <w:tcW w:w="3317" w:type="dxa"/>
          </w:tcPr>
          <w:p w:rsidR="007D424A" w:rsidRPr="00607AA6" w:rsidRDefault="007D424A" w:rsidP="00607AA6">
            <w:pPr>
              <w:pStyle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07A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Вводное занятие</w:t>
            </w:r>
          </w:p>
        </w:tc>
        <w:tc>
          <w:tcPr>
            <w:tcW w:w="1219" w:type="dxa"/>
          </w:tcPr>
          <w:p w:rsidR="007D424A" w:rsidRPr="00607AA6" w:rsidRDefault="007D424A" w:rsidP="00607AA6">
            <w:pPr>
              <w:pStyle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07A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9" w:type="dxa"/>
            <w:gridSpan w:val="2"/>
          </w:tcPr>
          <w:p w:rsidR="007D424A" w:rsidRPr="00607AA6" w:rsidRDefault="007D424A" w:rsidP="00607AA6">
            <w:pPr>
              <w:pStyle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07A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9" w:type="dxa"/>
          </w:tcPr>
          <w:p w:rsidR="007D424A" w:rsidRPr="00607AA6" w:rsidRDefault="007D424A" w:rsidP="00607AA6">
            <w:pPr>
              <w:pStyle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07A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21" w:type="dxa"/>
          </w:tcPr>
          <w:p w:rsidR="007D424A" w:rsidRPr="00607AA6" w:rsidRDefault="007D424A" w:rsidP="00607AA6">
            <w:r w:rsidRPr="00607AA6">
              <w:t>выставка</w:t>
            </w:r>
          </w:p>
        </w:tc>
      </w:tr>
      <w:tr w:rsidR="007D424A" w:rsidRPr="00607AA6">
        <w:tc>
          <w:tcPr>
            <w:tcW w:w="675" w:type="dxa"/>
          </w:tcPr>
          <w:p w:rsidR="007D424A" w:rsidRPr="00607AA6" w:rsidRDefault="007D424A" w:rsidP="00607AA6">
            <w:pPr>
              <w:jc w:val="center"/>
            </w:pPr>
            <w:r w:rsidRPr="00607AA6">
              <w:t>2</w:t>
            </w:r>
          </w:p>
        </w:tc>
        <w:tc>
          <w:tcPr>
            <w:tcW w:w="3317" w:type="dxa"/>
          </w:tcPr>
          <w:p w:rsidR="007D424A" w:rsidRPr="00607AA6" w:rsidRDefault="007D424A" w:rsidP="00607AA6">
            <w:pPr>
              <w:pStyle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07A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Бумага и картон</w:t>
            </w:r>
          </w:p>
        </w:tc>
        <w:tc>
          <w:tcPr>
            <w:tcW w:w="1219" w:type="dxa"/>
          </w:tcPr>
          <w:p w:rsidR="007D424A" w:rsidRPr="00607AA6" w:rsidRDefault="007D424A" w:rsidP="00607AA6">
            <w:pPr>
              <w:pStyle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07A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219" w:type="dxa"/>
            <w:gridSpan w:val="2"/>
          </w:tcPr>
          <w:p w:rsidR="007D424A" w:rsidRPr="00607AA6" w:rsidRDefault="007D424A" w:rsidP="00607AA6">
            <w:pPr>
              <w:pStyle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07A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19" w:type="dxa"/>
          </w:tcPr>
          <w:p w:rsidR="007D424A" w:rsidRPr="00607AA6" w:rsidRDefault="007D424A" w:rsidP="00607AA6">
            <w:pPr>
              <w:pStyle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07A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421" w:type="dxa"/>
          </w:tcPr>
          <w:p w:rsidR="007D424A" w:rsidRPr="00607AA6" w:rsidRDefault="007D424A" w:rsidP="00607AA6">
            <w:r w:rsidRPr="00607AA6">
              <w:t>выставка</w:t>
            </w:r>
          </w:p>
        </w:tc>
      </w:tr>
      <w:tr w:rsidR="007D424A" w:rsidRPr="00607AA6">
        <w:tc>
          <w:tcPr>
            <w:tcW w:w="675" w:type="dxa"/>
          </w:tcPr>
          <w:p w:rsidR="007D424A" w:rsidRPr="00607AA6" w:rsidRDefault="007D424A" w:rsidP="00607AA6">
            <w:pPr>
              <w:jc w:val="center"/>
            </w:pPr>
            <w:r w:rsidRPr="00607AA6">
              <w:t>3</w:t>
            </w:r>
          </w:p>
        </w:tc>
        <w:tc>
          <w:tcPr>
            <w:tcW w:w="3317" w:type="dxa"/>
          </w:tcPr>
          <w:p w:rsidR="007D424A" w:rsidRPr="00607AA6" w:rsidRDefault="007D424A" w:rsidP="00607AA6">
            <w:pPr>
              <w:pStyle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07A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Пластилин</w:t>
            </w:r>
          </w:p>
        </w:tc>
        <w:tc>
          <w:tcPr>
            <w:tcW w:w="1219" w:type="dxa"/>
          </w:tcPr>
          <w:p w:rsidR="007D424A" w:rsidRPr="00607AA6" w:rsidRDefault="007D424A" w:rsidP="00607AA6">
            <w:pPr>
              <w:pStyle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07A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19" w:type="dxa"/>
            <w:gridSpan w:val="2"/>
          </w:tcPr>
          <w:p w:rsidR="007D424A" w:rsidRPr="00607AA6" w:rsidRDefault="007D424A" w:rsidP="00607AA6">
            <w:pPr>
              <w:pStyle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07A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19" w:type="dxa"/>
          </w:tcPr>
          <w:p w:rsidR="007D424A" w:rsidRPr="00607AA6" w:rsidRDefault="007D424A" w:rsidP="00607AA6">
            <w:pPr>
              <w:pStyle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07A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421" w:type="dxa"/>
          </w:tcPr>
          <w:p w:rsidR="007D424A" w:rsidRPr="00607AA6" w:rsidRDefault="007D424A" w:rsidP="00607AA6">
            <w:r w:rsidRPr="00607AA6">
              <w:t>выставка</w:t>
            </w:r>
          </w:p>
        </w:tc>
      </w:tr>
      <w:tr w:rsidR="007D424A" w:rsidRPr="00607AA6">
        <w:tc>
          <w:tcPr>
            <w:tcW w:w="675" w:type="dxa"/>
          </w:tcPr>
          <w:p w:rsidR="007D424A" w:rsidRPr="00607AA6" w:rsidRDefault="007D424A" w:rsidP="00607AA6">
            <w:pPr>
              <w:jc w:val="center"/>
            </w:pPr>
            <w:r w:rsidRPr="00607AA6">
              <w:t>4</w:t>
            </w:r>
          </w:p>
        </w:tc>
        <w:tc>
          <w:tcPr>
            <w:tcW w:w="3317" w:type="dxa"/>
          </w:tcPr>
          <w:p w:rsidR="007D424A" w:rsidRPr="00607AA6" w:rsidRDefault="007D424A" w:rsidP="00607AA6">
            <w:pPr>
              <w:pStyle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07A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Бросовый материал</w:t>
            </w:r>
          </w:p>
        </w:tc>
        <w:tc>
          <w:tcPr>
            <w:tcW w:w="1219" w:type="dxa"/>
          </w:tcPr>
          <w:p w:rsidR="007D424A" w:rsidRPr="00607AA6" w:rsidRDefault="007D424A" w:rsidP="00607AA6">
            <w:pPr>
              <w:pStyle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07A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19" w:type="dxa"/>
            <w:gridSpan w:val="2"/>
          </w:tcPr>
          <w:p w:rsidR="007D424A" w:rsidRPr="00607AA6" w:rsidRDefault="007D424A" w:rsidP="00607AA6">
            <w:pPr>
              <w:pStyle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07A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19" w:type="dxa"/>
          </w:tcPr>
          <w:p w:rsidR="007D424A" w:rsidRPr="00607AA6" w:rsidRDefault="007D424A" w:rsidP="00607AA6">
            <w:pPr>
              <w:pStyle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07A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421" w:type="dxa"/>
          </w:tcPr>
          <w:p w:rsidR="007D424A" w:rsidRPr="00607AA6" w:rsidRDefault="007D424A" w:rsidP="00607AA6">
            <w:r w:rsidRPr="00607AA6">
              <w:t>выставка</w:t>
            </w:r>
          </w:p>
        </w:tc>
      </w:tr>
      <w:tr w:rsidR="007D424A" w:rsidRPr="00607AA6">
        <w:tc>
          <w:tcPr>
            <w:tcW w:w="675" w:type="dxa"/>
          </w:tcPr>
          <w:p w:rsidR="007D424A" w:rsidRPr="00607AA6" w:rsidRDefault="007D424A" w:rsidP="00607AA6">
            <w:pPr>
              <w:jc w:val="center"/>
            </w:pPr>
            <w:r w:rsidRPr="00607AA6">
              <w:t>5</w:t>
            </w:r>
          </w:p>
        </w:tc>
        <w:tc>
          <w:tcPr>
            <w:tcW w:w="3317" w:type="dxa"/>
          </w:tcPr>
          <w:p w:rsidR="007D424A" w:rsidRPr="00607AA6" w:rsidRDefault="007D424A" w:rsidP="00607AA6">
            <w:pPr>
              <w:pStyle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07A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Текстильные материалы</w:t>
            </w:r>
          </w:p>
        </w:tc>
        <w:tc>
          <w:tcPr>
            <w:tcW w:w="1219" w:type="dxa"/>
          </w:tcPr>
          <w:p w:rsidR="007D424A" w:rsidRPr="00607AA6" w:rsidRDefault="007D424A" w:rsidP="00607AA6">
            <w:pPr>
              <w:pStyle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07A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219" w:type="dxa"/>
            <w:gridSpan w:val="2"/>
          </w:tcPr>
          <w:p w:rsidR="007D424A" w:rsidRPr="00607AA6" w:rsidRDefault="007D424A" w:rsidP="00607AA6">
            <w:pPr>
              <w:pStyle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07A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19" w:type="dxa"/>
          </w:tcPr>
          <w:p w:rsidR="007D424A" w:rsidRPr="00607AA6" w:rsidRDefault="007D424A" w:rsidP="00607AA6">
            <w:pPr>
              <w:pStyle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07A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421" w:type="dxa"/>
          </w:tcPr>
          <w:p w:rsidR="007D424A" w:rsidRPr="00607AA6" w:rsidRDefault="007D424A" w:rsidP="00607AA6">
            <w:r w:rsidRPr="00607AA6">
              <w:t>выставка</w:t>
            </w:r>
          </w:p>
        </w:tc>
      </w:tr>
      <w:tr w:rsidR="007D424A" w:rsidRPr="00607AA6">
        <w:tc>
          <w:tcPr>
            <w:tcW w:w="675" w:type="dxa"/>
          </w:tcPr>
          <w:p w:rsidR="007D424A" w:rsidRPr="00607AA6" w:rsidRDefault="007D424A" w:rsidP="00607AA6">
            <w:pPr>
              <w:jc w:val="center"/>
            </w:pPr>
            <w:r w:rsidRPr="00607AA6">
              <w:t>6</w:t>
            </w:r>
          </w:p>
        </w:tc>
        <w:tc>
          <w:tcPr>
            <w:tcW w:w="3317" w:type="dxa"/>
          </w:tcPr>
          <w:p w:rsidR="007D424A" w:rsidRPr="00607AA6" w:rsidRDefault="007D424A" w:rsidP="00607AA6">
            <w:pPr>
              <w:pStyle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07A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Итоговое занятие</w:t>
            </w:r>
          </w:p>
        </w:tc>
        <w:tc>
          <w:tcPr>
            <w:tcW w:w="1219" w:type="dxa"/>
          </w:tcPr>
          <w:p w:rsidR="007D424A" w:rsidRPr="00607AA6" w:rsidRDefault="007D424A" w:rsidP="00607AA6">
            <w:pPr>
              <w:pStyle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07A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9" w:type="dxa"/>
            <w:gridSpan w:val="2"/>
          </w:tcPr>
          <w:p w:rsidR="007D424A" w:rsidRPr="00607AA6" w:rsidRDefault="007D424A" w:rsidP="00607AA6">
            <w:pPr>
              <w:pStyle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07A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9" w:type="dxa"/>
          </w:tcPr>
          <w:p w:rsidR="007D424A" w:rsidRPr="00607AA6" w:rsidRDefault="007D424A" w:rsidP="00607AA6">
            <w:pPr>
              <w:pStyle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07A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21" w:type="dxa"/>
          </w:tcPr>
          <w:p w:rsidR="007D424A" w:rsidRPr="00607AA6" w:rsidRDefault="007D424A" w:rsidP="00607AA6"/>
        </w:tc>
      </w:tr>
      <w:tr w:rsidR="007D424A" w:rsidRPr="00607AA6">
        <w:tc>
          <w:tcPr>
            <w:tcW w:w="675" w:type="dxa"/>
          </w:tcPr>
          <w:p w:rsidR="007D424A" w:rsidRPr="00607AA6" w:rsidRDefault="007D424A" w:rsidP="00607AA6">
            <w:pPr>
              <w:jc w:val="center"/>
            </w:pPr>
          </w:p>
        </w:tc>
        <w:tc>
          <w:tcPr>
            <w:tcW w:w="3317" w:type="dxa"/>
          </w:tcPr>
          <w:p w:rsidR="007D424A" w:rsidRPr="00607AA6" w:rsidRDefault="007D424A" w:rsidP="00607AA6">
            <w:r w:rsidRPr="00607AA6">
              <w:t>ИТОГО</w:t>
            </w:r>
          </w:p>
        </w:tc>
        <w:tc>
          <w:tcPr>
            <w:tcW w:w="1219" w:type="dxa"/>
          </w:tcPr>
          <w:p w:rsidR="007D424A" w:rsidRPr="00607AA6" w:rsidRDefault="007D424A" w:rsidP="00607AA6">
            <w:pPr>
              <w:pStyle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07A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219" w:type="dxa"/>
            <w:gridSpan w:val="2"/>
          </w:tcPr>
          <w:p w:rsidR="007D424A" w:rsidRPr="00607AA6" w:rsidRDefault="007D424A" w:rsidP="00607AA6">
            <w:pPr>
              <w:pStyle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07A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19" w:type="dxa"/>
          </w:tcPr>
          <w:p w:rsidR="007D424A" w:rsidRPr="00607AA6" w:rsidRDefault="007D424A" w:rsidP="00607AA6">
            <w:pPr>
              <w:pStyle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07A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1421" w:type="dxa"/>
          </w:tcPr>
          <w:p w:rsidR="007D424A" w:rsidRPr="00607AA6" w:rsidRDefault="007D424A" w:rsidP="00607AA6"/>
        </w:tc>
      </w:tr>
    </w:tbl>
    <w:p w:rsidR="007D424A" w:rsidRPr="00607AA6" w:rsidRDefault="007D424A" w:rsidP="00607AA6">
      <w:pPr>
        <w:spacing w:line="360" w:lineRule="auto"/>
        <w:rPr>
          <w:lang w:val="tt-RU"/>
        </w:rPr>
      </w:pPr>
    </w:p>
    <w:p w:rsidR="007D424A" w:rsidRPr="00607AA6" w:rsidRDefault="007D424A" w:rsidP="00607AA6">
      <w:r w:rsidRPr="00607AA6">
        <w:rPr>
          <w:b/>
          <w:bCs/>
        </w:rPr>
        <w:t>Содержание</w:t>
      </w:r>
      <w:r>
        <w:rPr>
          <w:b/>
          <w:bCs/>
        </w:rPr>
        <w:t xml:space="preserve"> программы 3 года обучения</w:t>
      </w:r>
      <w:r w:rsidRPr="00607AA6">
        <w:rPr>
          <w:b/>
          <w:bCs/>
        </w:rPr>
        <w:t>:</w:t>
      </w:r>
    </w:p>
    <w:p w:rsidR="007D424A" w:rsidRPr="00607AA6" w:rsidRDefault="007D424A" w:rsidP="00607AA6">
      <w:r w:rsidRPr="00607AA6">
        <w:rPr>
          <w:b/>
          <w:bCs/>
        </w:rPr>
        <w:t>Вводное занятие – 1 ч.</w:t>
      </w:r>
    </w:p>
    <w:p w:rsidR="007D424A" w:rsidRPr="00607AA6" w:rsidRDefault="007D424A" w:rsidP="00607AA6">
      <w:r w:rsidRPr="00607AA6">
        <w:t>Беседа, ознакомление детей с особенностями кружка.</w:t>
      </w:r>
    </w:p>
    <w:p w:rsidR="007D424A" w:rsidRPr="00607AA6" w:rsidRDefault="007D424A" w:rsidP="00607AA6">
      <w:r w:rsidRPr="00607AA6">
        <w:t>Требования к поведению учащихся во время занятия.</w:t>
      </w:r>
    </w:p>
    <w:p w:rsidR="007D424A" w:rsidRPr="00607AA6" w:rsidRDefault="007D424A" w:rsidP="00607AA6">
      <w:r w:rsidRPr="00607AA6">
        <w:t>Соблюдение порядка на рабочем месте.</w:t>
      </w:r>
    </w:p>
    <w:p w:rsidR="007D424A" w:rsidRPr="00607AA6" w:rsidRDefault="007D424A" w:rsidP="00607AA6">
      <w:r w:rsidRPr="00607AA6">
        <w:t xml:space="preserve">Соблюдение правил по технике безопасности. </w:t>
      </w:r>
    </w:p>
    <w:p w:rsidR="007D424A" w:rsidRPr="00607AA6" w:rsidRDefault="007D424A" w:rsidP="00607AA6">
      <w:r w:rsidRPr="00607AA6">
        <w:rPr>
          <w:b/>
          <w:bCs/>
        </w:rPr>
        <w:t>Бумага и картон– 64ч.</w:t>
      </w:r>
    </w:p>
    <w:p w:rsidR="007D424A" w:rsidRPr="00607AA6" w:rsidRDefault="007D424A" w:rsidP="00607AA6">
      <w:r w:rsidRPr="00607AA6">
        <w:t xml:space="preserve">Правила работы с бумагой. Инструктаж по ТБ. Узоры из бумажных лент </w:t>
      </w:r>
    </w:p>
    <w:p w:rsidR="007D424A" w:rsidRPr="00607AA6" w:rsidRDefault="007D424A" w:rsidP="00607AA6">
      <w:r w:rsidRPr="00607AA6">
        <w:t xml:space="preserve">Из истории бумаги .Оригами </w:t>
      </w:r>
    </w:p>
    <w:p w:rsidR="007D424A" w:rsidRPr="00607AA6" w:rsidRDefault="007D424A" w:rsidP="00607AA6">
      <w:r w:rsidRPr="00607AA6">
        <w:t>Из истории ножниц .Выпуклая прорезная аппликация</w:t>
      </w:r>
    </w:p>
    <w:p w:rsidR="007D424A" w:rsidRPr="00607AA6" w:rsidRDefault="007D424A" w:rsidP="00607AA6">
      <w:r w:rsidRPr="00607AA6">
        <w:t>Мозаика из элементов круга и овала</w:t>
      </w:r>
    </w:p>
    <w:p w:rsidR="007D424A" w:rsidRPr="00607AA6" w:rsidRDefault="007D424A" w:rsidP="00607AA6">
      <w:r w:rsidRPr="00607AA6">
        <w:t xml:space="preserve">Елочные  игрушки </w:t>
      </w:r>
    </w:p>
    <w:p w:rsidR="007D424A" w:rsidRPr="00607AA6" w:rsidRDefault="007D424A" w:rsidP="00607AA6">
      <w:r w:rsidRPr="00607AA6">
        <w:t>Панно из бумажных фигурок</w:t>
      </w:r>
    </w:p>
    <w:p w:rsidR="007D424A" w:rsidRPr="00607AA6" w:rsidRDefault="007D424A" w:rsidP="00607AA6">
      <w:r w:rsidRPr="00607AA6">
        <w:rPr>
          <w:b/>
          <w:bCs/>
        </w:rPr>
        <w:t>Пластилин-30ч.</w:t>
      </w:r>
    </w:p>
    <w:p w:rsidR="007D424A" w:rsidRPr="00607AA6" w:rsidRDefault="007D424A" w:rsidP="00607AA6">
      <w:r w:rsidRPr="00607AA6">
        <w:t>Правила работы с пластилином. Инструктаж по ТБ. Современные игрушки из пластилина</w:t>
      </w:r>
    </w:p>
    <w:p w:rsidR="007D424A" w:rsidRPr="00607AA6" w:rsidRDefault="007D424A" w:rsidP="00607AA6">
      <w:r w:rsidRPr="00607AA6">
        <w:t>Оригами из пластилина</w:t>
      </w:r>
    </w:p>
    <w:p w:rsidR="007D424A" w:rsidRPr="00607AA6" w:rsidRDefault="007D424A" w:rsidP="00607AA6">
      <w:r w:rsidRPr="00607AA6">
        <w:t>Дизайн посуды из пластилина</w:t>
      </w:r>
    </w:p>
    <w:p w:rsidR="007D424A" w:rsidRPr="00607AA6" w:rsidRDefault="007D424A" w:rsidP="00607AA6">
      <w:r w:rsidRPr="00607AA6">
        <w:rPr>
          <w:b/>
          <w:bCs/>
        </w:rPr>
        <w:t>Бросовый  материал-32ч.</w:t>
      </w:r>
    </w:p>
    <w:p w:rsidR="007D424A" w:rsidRPr="00607AA6" w:rsidRDefault="007D424A" w:rsidP="00607AA6">
      <w:r w:rsidRPr="00607AA6">
        <w:t>Правила работы с бросовым  материалом. Инструктаж по ТБ .Аппликации из ваты</w:t>
      </w:r>
    </w:p>
    <w:p w:rsidR="007D424A" w:rsidRPr="00607AA6" w:rsidRDefault="007D424A" w:rsidP="00607AA6">
      <w:r w:rsidRPr="00607AA6">
        <w:t>Аппликации из семян</w:t>
      </w:r>
    </w:p>
    <w:p w:rsidR="007D424A" w:rsidRPr="00607AA6" w:rsidRDefault="007D424A" w:rsidP="00607AA6">
      <w:r w:rsidRPr="00607AA6">
        <w:t>Аппликации из соломы</w:t>
      </w:r>
    </w:p>
    <w:p w:rsidR="007D424A" w:rsidRPr="00607AA6" w:rsidRDefault="007D424A" w:rsidP="00607AA6">
      <w:r w:rsidRPr="00607AA6">
        <w:t>Изготовление  поделок из фантиков</w:t>
      </w:r>
    </w:p>
    <w:p w:rsidR="007D424A" w:rsidRPr="00607AA6" w:rsidRDefault="007D424A" w:rsidP="00607AA6">
      <w:r w:rsidRPr="00607AA6">
        <w:t>Декорирование бутылок</w:t>
      </w:r>
    </w:p>
    <w:p w:rsidR="007D424A" w:rsidRPr="00607AA6" w:rsidRDefault="007D424A" w:rsidP="00607AA6">
      <w:r w:rsidRPr="00607AA6">
        <w:rPr>
          <w:b/>
          <w:bCs/>
        </w:rPr>
        <w:t>Текстильные материалы-88ч.</w:t>
      </w:r>
    </w:p>
    <w:p w:rsidR="007D424A" w:rsidRPr="00607AA6" w:rsidRDefault="007D424A" w:rsidP="00607AA6">
      <w:r w:rsidRPr="00607AA6">
        <w:t>Правила работы с текстильным материалом. Инструктаж по ТБ .Закладка из ниток</w:t>
      </w:r>
    </w:p>
    <w:p w:rsidR="007D424A" w:rsidRPr="00607AA6" w:rsidRDefault="007D424A" w:rsidP="00607AA6">
      <w:r w:rsidRPr="00607AA6">
        <w:t>Аппликации из ниток</w:t>
      </w:r>
    </w:p>
    <w:p w:rsidR="007D424A" w:rsidRPr="00607AA6" w:rsidRDefault="007D424A" w:rsidP="00607AA6">
      <w:r w:rsidRPr="00607AA6">
        <w:t>Аппликации из ткани</w:t>
      </w:r>
    </w:p>
    <w:p w:rsidR="007D424A" w:rsidRPr="00607AA6" w:rsidRDefault="007D424A" w:rsidP="00607AA6">
      <w:r w:rsidRPr="00607AA6">
        <w:t>Плоские игрушки из ткани</w:t>
      </w:r>
    </w:p>
    <w:p w:rsidR="007D424A" w:rsidRPr="00607AA6" w:rsidRDefault="007D424A" w:rsidP="00607AA6">
      <w:r w:rsidRPr="00607AA6">
        <w:t>Вязание крючком. Приемы вязания</w:t>
      </w:r>
    </w:p>
    <w:p w:rsidR="007D424A" w:rsidRPr="00607AA6" w:rsidRDefault="007D424A" w:rsidP="00607AA6">
      <w:r w:rsidRPr="00607AA6">
        <w:t>Вязание узоров, элементов</w:t>
      </w:r>
    </w:p>
    <w:p w:rsidR="007D424A" w:rsidRPr="00607AA6" w:rsidRDefault="007D424A" w:rsidP="00607AA6">
      <w:r w:rsidRPr="00607AA6">
        <w:t>Панно из вязаных элементов</w:t>
      </w:r>
    </w:p>
    <w:p w:rsidR="007D424A" w:rsidRPr="00607AA6" w:rsidRDefault="007D424A" w:rsidP="00607AA6">
      <w:r w:rsidRPr="00607AA6">
        <w:t>Вязаные игрушки</w:t>
      </w:r>
    </w:p>
    <w:p w:rsidR="007D424A" w:rsidRPr="00607AA6" w:rsidRDefault="007D424A" w:rsidP="00607AA6">
      <w:r w:rsidRPr="00607AA6">
        <w:rPr>
          <w:b/>
          <w:bCs/>
        </w:rPr>
        <w:t>Итоговое занятие -1 ч.</w:t>
      </w:r>
    </w:p>
    <w:p w:rsidR="007D424A" w:rsidRDefault="007D424A" w:rsidP="00607AA6">
      <w:r w:rsidRPr="00607AA6">
        <w:t>Подведение итогов. Выставка работ.</w:t>
      </w:r>
    </w:p>
    <w:p w:rsidR="007D424A" w:rsidRPr="00607AA6" w:rsidRDefault="007D424A" w:rsidP="00607AA6"/>
    <w:p w:rsidR="007D424A" w:rsidRPr="008D63EB" w:rsidRDefault="007D424A" w:rsidP="00FD6685">
      <w:pPr>
        <w:tabs>
          <w:tab w:val="center" w:pos="5178"/>
          <w:tab w:val="left" w:pos="6536"/>
        </w:tabs>
        <w:ind w:firstLine="720"/>
        <w:jc w:val="center"/>
        <w:rPr>
          <w:b/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Учебный</w:t>
      </w:r>
      <w:r w:rsidRPr="00C4682D">
        <w:rPr>
          <w:b/>
          <w:bCs/>
          <w:color w:val="000000"/>
          <w:sz w:val="27"/>
          <w:szCs w:val="27"/>
        </w:rPr>
        <w:t xml:space="preserve"> план</w:t>
      </w:r>
      <w:r>
        <w:rPr>
          <w:b/>
          <w:bCs/>
          <w:color w:val="000000"/>
          <w:sz w:val="27"/>
          <w:szCs w:val="27"/>
        </w:rPr>
        <w:t xml:space="preserve"> четвертого</w:t>
      </w:r>
      <w:r w:rsidRPr="00C4682D">
        <w:rPr>
          <w:b/>
          <w:bCs/>
          <w:color w:val="000000"/>
          <w:sz w:val="27"/>
          <w:szCs w:val="27"/>
        </w:rPr>
        <w:t xml:space="preserve"> год</w:t>
      </w:r>
      <w:r>
        <w:rPr>
          <w:b/>
          <w:bCs/>
          <w:color w:val="000000"/>
          <w:sz w:val="27"/>
          <w:szCs w:val="27"/>
        </w:rPr>
        <w:t>а обучения</w:t>
      </w:r>
    </w:p>
    <w:p w:rsidR="007D424A" w:rsidRPr="00E83D98" w:rsidRDefault="007D424A" w:rsidP="00FD6685">
      <w:pPr>
        <w:ind w:firstLine="284"/>
        <w:jc w:val="center"/>
      </w:pPr>
    </w:p>
    <w:tbl>
      <w:tblPr>
        <w:tblpPr w:leftFromText="180" w:rightFromText="180" w:vertAnchor="text" w:horzAnchor="margin" w:tblpY="9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3317"/>
        <w:gridCol w:w="1219"/>
        <w:gridCol w:w="1196"/>
        <w:gridCol w:w="23"/>
        <w:gridCol w:w="1219"/>
        <w:gridCol w:w="1421"/>
      </w:tblGrid>
      <w:tr w:rsidR="007D424A" w:rsidRPr="00FD557B">
        <w:trPr>
          <w:trHeight w:val="150"/>
        </w:trPr>
        <w:tc>
          <w:tcPr>
            <w:tcW w:w="675" w:type="dxa"/>
            <w:vMerge w:val="restart"/>
          </w:tcPr>
          <w:p w:rsidR="007D424A" w:rsidRPr="00FD557B" w:rsidRDefault="007D424A" w:rsidP="00F96CC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bookmarkStart w:id="0" w:name="_Hlk180041477"/>
            <w:r w:rsidRPr="00FD557B">
              <w:rPr>
                <w:b/>
                <w:bCs/>
                <w:color w:val="000000"/>
                <w:sz w:val="28"/>
                <w:szCs w:val="28"/>
              </w:rPr>
              <w:t>№</w:t>
            </w:r>
          </w:p>
        </w:tc>
        <w:tc>
          <w:tcPr>
            <w:tcW w:w="3317" w:type="dxa"/>
            <w:vMerge w:val="restart"/>
          </w:tcPr>
          <w:p w:rsidR="007D424A" w:rsidRPr="00FD557B" w:rsidRDefault="007D424A" w:rsidP="00F96CC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D557B">
              <w:rPr>
                <w:b/>
                <w:bCs/>
                <w:color w:val="000000"/>
                <w:sz w:val="28"/>
                <w:szCs w:val="28"/>
              </w:rPr>
              <w:t>Темы</w:t>
            </w:r>
          </w:p>
        </w:tc>
        <w:tc>
          <w:tcPr>
            <w:tcW w:w="3657" w:type="dxa"/>
            <w:gridSpan w:val="4"/>
          </w:tcPr>
          <w:p w:rsidR="007D424A" w:rsidRPr="00FD557B" w:rsidRDefault="007D424A" w:rsidP="00F96CC0">
            <w:pPr>
              <w:tabs>
                <w:tab w:val="left" w:pos="1140"/>
              </w:tabs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D557B">
              <w:rPr>
                <w:b/>
                <w:bCs/>
                <w:color w:val="000000"/>
                <w:sz w:val="28"/>
                <w:szCs w:val="28"/>
              </w:rPr>
              <w:t>Кол-во часов</w:t>
            </w:r>
          </w:p>
        </w:tc>
        <w:tc>
          <w:tcPr>
            <w:tcW w:w="1421" w:type="dxa"/>
            <w:vMerge w:val="restart"/>
          </w:tcPr>
          <w:p w:rsidR="007D424A" w:rsidRPr="00FD557B" w:rsidRDefault="007D424A" w:rsidP="00F96CC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D557B">
              <w:rPr>
                <w:b/>
                <w:bCs/>
                <w:color w:val="000000"/>
                <w:sz w:val="28"/>
                <w:szCs w:val="28"/>
              </w:rPr>
              <w:t>Форма контроля</w:t>
            </w:r>
          </w:p>
        </w:tc>
      </w:tr>
      <w:tr w:rsidR="007D424A" w:rsidRPr="00FD557B">
        <w:trPr>
          <w:trHeight w:val="165"/>
        </w:trPr>
        <w:tc>
          <w:tcPr>
            <w:tcW w:w="675" w:type="dxa"/>
            <w:vMerge/>
          </w:tcPr>
          <w:p w:rsidR="007D424A" w:rsidRPr="00FD557B" w:rsidRDefault="007D424A" w:rsidP="00F96CC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317" w:type="dxa"/>
            <w:vMerge/>
          </w:tcPr>
          <w:p w:rsidR="007D424A" w:rsidRPr="00FD557B" w:rsidRDefault="007D424A" w:rsidP="00F96CC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19" w:type="dxa"/>
          </w:tcPr>
          <w:p w:rsidR="007D424A" w:rsidRPr="00FD557B" w:rsidRDefault="007D424A" w:rsidP="00F96CC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D557B"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196" w:type="dxa"/>
          </w:tcPr>
          <w:p w:rsidR="007D424A" w:rsidRPr="00FD557B" w:rsidRDefault="007D424A" w:rsidP="00F96CC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D557B">
              <w:rPr>
                <w:b/>
                <w:bCs/>
                <w:color w:val="000000"/>
                <w:sz w:val="28"/>
                <w:szCs w:val="28"/>
              </w:rPr>
              <w:t>Теорит.</w:t>
            </w:r>
          </w:p>
        </w:tc>
        <w:tc>
          <w:tcPr>
            <w:tcW w:w="1242" w:type="dxa"/>
            <w:gridSpan w:val="2"/>
          </w:tcPr>
          <w:p w:rsidR="007D424A" w:rsidRPr="00FD557B" w:rsidRDefault="007D424A" w:rsidP="00F96CC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D557B">
              <w:rPr>
                <w:b/>
                <w:bCs/>
                <w:color w:val="000000"/>
                <w:sz w:val="28"/>
                <w:szCs w:val="28"/>
              </w:rPr>
              <w:t>Прак.</w:t>
            </w:r>
          </w:p>
        </w:tc>
        <w:tc>
          <w:tcPr>
            <w:tcW w:w="1421" w:type="dxa"/>
            <w:vMerge/>
          </w:tcPr>
          <w:p w:rsidR="007D424A" w:rsidRPr="00FD557B" w:rsidRDefault="007D424A" w:rsidP="00F96CC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7D424A" w:rsidRPr="00FD557B">
        <w:tc>
          <w:tcPr>
            <w:tcW w:w="675" w:type="dxa"/>
          </w:tcPr>
          <w:p w:rsidR="007D424A" w:rsidRPr="00FD557B" w:rsidRDefault="007D424A" w:rsidP="00F96CC0">
            <w:pPr>
              <w:jc w:val="center"/>
              <w:rPr>
                <w:color w:val="000000"/>
                <w:sz w:val="28"/>
                <w:szCs w:val="28"/>
              </w:rPr>
            </w:pPr>
            <w:r w:rsidRPr="00FD557B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317" w:type="dxa"/>
          </w:tcPr>
          <w:p w:rsidR="007D424A" w:rsidRPr="005B3337" w:rsidRDefault="007D424A" w:rsidP="00F96CC0">
            <w:pPr>
              <w:pStyle w:val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B3337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Вводное занятие</w:t>
            </w:r>
          </w:p>
        </w:tc>
        <w:tc>
          <w:tcPr>
            <w:tcW w:w="1219" w:type="dxa"/>
          </w:tcPr>
          <w:p w:rsidR="007D424A" w:rsidRPr="005B3337" w:rsidRDefault="007D424A" w:rsidP="00F96CC0">
            <w:pPr>
              <w:pStyle w:val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B3337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9" w:type="dxa"/>
            <w:gridSpan w:val="2"/>
          </w:tcPr>
          <w:p w:rsidR="007D424A" w:rsidRPr="005B3337" w:rsidRDefault="007D424A" w:rsidP="00F96CC0">
            <w:pPr>
              <w:pStyle w:val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B3337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9" w:type="dxa"/>
          </w:tcPr>
          <w:p w:rsidR="007D424A" w:rsidRPr="005B3337" w:rsidRDefault="007D424A" w:rsidP="00F96CC0">
            <w:pPr>
              <w:pStyle w:val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B3337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21" w:type="dxa"/>
          </w:tcPr>
          <w:p w:rsidR="007D424A" w:rsidRPr="00FD557B" w:rsidRDefault="007D424A" w:rsidP="00F96CC0">
            <w:pPr>
              <w:jc w:val="center"/>
              <w:rPr>
                <w:color w:val="000000"/>
                <w:sz w:val="28"/>
                <w:szCs w:val="28"/>
              </w:rPr>
            </w:pPr>
            <w:r w:rsidRPr="00FD557B">
              <w:rPr>
                <w:color w:val="000000"/>
                <w:sz w:val="28"/>
                <w:szCs w:val="28"/>
              </w:rPr>
              <w:t>выставка</w:t>
            </w:r>
          </w:p>
        </w:tc>
      </w:tr>
      <w:tr w:rsidR="007D424A" w:rsidRPr="00FD557B">
        <w:tc>
          <w:tcPr>
            <w:tcW w:w="675" w:type="dxa"/>
          </w:tcPr>
          <w:p w:rsidR="007D424A" w:rsidRPr="00FD557B" w:rsidRDefault="007D424A" w:rsidP="00F96CC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317" w:type="dxa"/>
          </w:tcPr>
          <w:p w:rsidR="007D424A" w:rsidRPr="005B3337" w:rsidRDefault="007D424A" w:rsidP="00F96CC0">
            <w:pPr>
              <w:pStyle w:val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Работа с картоном и бумагой</w:t>
            </w:r>
          </w:p>
        </w:tc>
        <w:tc>
          <w:tcPr>
            <w:tcW w:w="1219" w:type="dxa"/>
          </w:tcPr>
          <w:p w:rsidR="007D424A" w:rsidRPr="005B3337" w:rsidRDefault="007D424A" w:rsidP="00F96CC0">
            <w:pPr>
              <w:pStyle w:val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1219" w:type="dxa"/>
            <w:gridSpan w:val="2"/>
          </w:tcPr>
          <w:p w:rsidR="007D424A" w:rsidRPr="005B3337" w:rsidRDefault="007D424A" w:rsidP="00F96CC0">
            <w:pPr>
              <w:pStyle w:val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219" w:type="dxa"/>
          </w:tcPr>
          <w:p w:rsidR="007D424A" w:rsidRPr="005B3337" w:rsidRDefault="007D424A" w:rsidP="00F96CC0">
            <w:pPr>
              <w:pStyle w:val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1421" w:type="dxa"/>
          </w:tcPr>
          <w:p w:rsidR="007D424A" w:rsidRPr="00FD557B" w:rsidRDefault="007D424A" w:rsidP="00F96CC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D424A" w:rsidRPr="00FD557B">
        <w:tc>
          <w:tcPr>
            <w:tcW w:w="675" w:type="dxa"/>
          </w:tcPr>
          <w:p w:rsidR="007D424A" w:rsidRPr="00FD557B" w:rsidRDefault="007D424A" w:rsidP="00F96CC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3317" w:type="dxa"/>
          </w:tcPr>
          <w:p w:rsidR="007D424A" w:rsidRPr="005B3337" w:rsidRDefault="007D424A" w:rsidP="00F96CC0">
            <w:pPr>
              <w:pStyle w:val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B3337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Итоговое занятие</w:t>
            </w:r>
          </w:p>
        </w:tc>
        <w:tc>
          <w:tcPr>
            <w:tcW w:w="1219" w:type="dxa"/>
          </w:tcPr>
          <w:p w:rsidR="007D424A" w:rsidRPr="005B3337" w:rsidRDefault="007D424A" w:rsidP="00F96CC0">
            <w:pPr>
              <w:pStyle w:val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B3337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9" w:type="dxa"/>
            <w:gridSpan w:val="2"/>
          </w:tcPr>
          <w:p w:rsidR="007D424A" w:rsidRPr="005B3337" w:rsidRDefault="007D424A" w:rsidP="00F96CC0">
            <w:pPr>
              <w:pStyle w:val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B3337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9" w:type="dxa"/>
          </w:tcPr>
          <w:p w:rsidR="007D424A" w:rsidRPr="005B3337" w:rsidRDefault="007D424A" w:rsidP="00F96CC0">
            <w:pPr>
              <w:pStyle w:val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B3337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21" w:type="dxa"/>
          </w:tcPr>
          <w:p w:rsidR="007D424A" w:rsidRPr="00FD557B" w:rsidRDefault="007D424A" w:rsidP="00F96CC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D424A" w:rsidRPr="00FD557B">
        <w:tc>
          <w:tcPr>
            <w:tcW w:w="675" w:type="dxa"/>
          </w:tcPr>
          <w:p w:rsidR="007D424A" w:rsidRPr="00FD557B" w:rsidRDefault="007D424A" w:rsidP="00F96CC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317" w:type="dxa"/>
          </w:tcPr>
          <w:p w:rsidR="007D424A" w:rsidRPr="005B3337" w:rsidRDefault="007D424A" w:rsidP="00F96CC0">
            <w:pPr>
              <w:jc w:val="center"/>
              <w:rPr>
                <w:color w:val="000000"/>
              </w:rPr>
            </w:pPr>
            <w:r w:rsidRPr="005B3337">
              <w:rPr>
                <w:color w:val="000000"/>
              </w:rPr>
              <w:t>ИТОГО</w:t>
            </w:r>
          </w:p>
        </w:tc>
        <w:tc>
          <w:tcPr>
            <w:tcW w:w="1219" w:type="dxa"/>
          </w:tcPr>
          <w:p w:rsidR="007D424A" w:rsidRPr="005B3337" w:rsidRDefault="007D424A" w:rsidP="00F96CC0">
            <w:pPr>
              <w:pStyle w:val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B3337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219" w:type="dxa"/>
            <w:gridSpan w:val="2"/>
          </w:tcPr>
          <w:p w:rsidR="007D424A" w:rsidRPr="005B3337" w:rsidRDefault="007D424A" w:rsidP="00F96CC0">
            <w:pPr>
              <w:pStyle w:val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219" w:type="dxa"/>
          </w:tcPr>
          <w:p w:rsidR="007D424A" w:rsidRPr="005B3337" w:rsidRDefault="007D424A" w:rsidP="00F96CC0">
            <w:pPr>
              <w:pStyle w:val="1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1421" w:type="dxa"/>
          </w:tcPr>
          <w:p w:rsidR="007D424A" w:rsidRPr="00FD557B" w:rsidRDefault="007D424A" w:rsidP="00F96CC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bookmarkEnd w:id="0"/>
    </w:tbl>
    <w:p w:rsidR="007D424A" w:rsidRDefault="007D424A" w:rsidP="00FD6685">
      <w:pPr>
        <w:spacing w:line="360" w:lineRule="auto"/>
        <w:jc w:val="center"/>
        <w:rPr>
          <w:lang w:val="tt-RU"/>
        </w:rPr>
      </w:pPr>
    </w:p>
    <w:p w:rsidR="007D424A" w:rsidRPr="008D0967" w:rsidRDefault="007D424A" w:rsidP="00FD6685">
      <w:r w:rsidRPr="008D0967">
        <w:rPr>
          <w:b/>
          <w:bCs/>
        </w:rPr>
        <w:t>Содержание:</w:t>
      </w:r>
    </w:p>
    <w:p w:rsidR="007D424A" w:rsidRPr="008D0967" w:rsidRDefault="007D424A" w:rsidP="00FD6685">
      <w:r w:rsidRPr="008D0967">
        <w:rPr>
          <w:b/>
          <w:bCs/>
        </w:rPr>
        <w:t>Вводное занятие – 1 ч.</w:t>
      </w:r>
    </w:p>
    <w:p w:rsidR="007D424A" w:rsidRPr="008D0967" w:rsidRDefault="007D424A" w:rsidP="00FD6685">
      <w:r w:rsidRPr="008D0967">
        <w:t>Беседа, ознакомление детей с особенностями кружка.</w:t>
      </w:r>
    </w:p>
    <w:p w:rsidR="007D424A" w:rsidRPr="008D0967" w:rsidRDefault="007D424A" w:rsidP="00FD6685">
      <w:r w:rsidRPr="008D0967">
        <w:t>Требования к поведению учащихся во время занятия.</w:t>
      </w:r>
    </w:p>
    <w:p w:rsidR="007D424A" w:rsidRPr="008D0967" w:rsidRDefault="007D424A" w:rsidP="00FD6685">
      <w:r w:rsidRPr="008D0967">
        <w:t>Соблюдение порядка на рабочем месте.</w:t>
      </w:r>
    </w:p>
    <w:p w:rsidR="007D424A" w:rsidRPr="008D0967" w:rsidRDefault="007D424A" w:rsidP="00FD6685">
      <w:r w:rsidRPr="008D0967">
        <w:t>Соблюдение правил по технике безопасности.</w:t>
      </w:r>
    </w:p>
    <w:p w:rsidR="007D424A" w:rsidRPr="008D0967" w:rsidRDefault="007D424A" w:rsidP="00FD6685">
      <w:r w:rsidRPr="008D0967">
        <w:rPr>
          <w:b/>
          <w:bCs/>
        </w:rPr>
        <w:t xml:space="preserve">Бумага и картон– </w:t>
      </w:r>
      <w:r>
        <w:rPr>
          <w:b/>
          <w:bCs/>
        </w:rPr>
        <w:t>212</w:t>
      </w:r>
      <w:r w:rsidRPr="008D0967">
        <w:rPr>
          <w:b/>
          <w:bCs/>
        </w:rPr>
        <w:t>ч.</w:t>
      </w:r>
    </w:p>
    <w:p w:rsidR="007D424A" w:rsidRPr="008D0967" w:rsidRDefault="007D424A" w:rsidP="00FD6685">
      <w:r w:rsidRPr="008D0967">
        <w:rPr>
          <w:b/>
          <w:bCs/>
        </w:rPr>
        <w:t>Итоговое занятие -1 ч.</w:t>
      </w:r>
    </w:p>
    <w:p w:rsidR="007D424A" w:rsidRPr="008D0967" w:rsidRDefault="007D424A" w:rsidP="00FD6685">
      <w:r w:rsidRPr="008D0967">
        <w:t>Подведение итогов. Выставка работ</w:t>
      </w:r>
    </w:p>
    <w:p w:rsidR="007D424A" w:rsidRDefault="007D424A" w:rsidP="00FD6685">
      <w:pPr>
        <w:spacing w:line="360" w:lineRule="auto"/>
        <w:jc w:val="center"/>
        <w:rPr>
          <w:lang w:val="tt-RU"/>
        </w:rPr>
      </w:pPr>
    </w:p>
    <w:p w:rsidR="007D424A" w:rsidRPr="00607AA6" w:rsidRDefault="007D424A" w:rsidP="00607AA6"/>
    <w:p w:rsidR="007D424A" w:rsidRPr="00607AA6" w:rsidRDefault="007D424A" w:rsidP="00607AA6">
      <w:pPr>
        <w:ind w:left="720"/>
        <w:rPr>
          <w:b/>
          <w:bCs/>
          <w:color w:val="000000"/>
        </w:rPr>
      </w:pPr>
      <w:r w:rsidRPr="00607AA6">
        <w:rPr>
          <w:b/>
          <w:bCs/>
          <w:color w:val="000000"/>
        </w:rPr>
        <w:t>Методическое обеспечение программы.</w:t>
      </w:r>
    </w:p>
    <w:p w:rsidR="007D424A" w:rsidRPr="00607AA6" w:rsidRDefault="007D424A" w:rsidP="00607AA6">
      <w:pPr>
        <w:rPr>
          <w:b/>
          <w:bCs/>
          <w:color w:val="000000"/>
        </w:rPr>
      </w:pPr>
      <w:r w:rsidRPr="00607AA6">
        <w:rPr>
          <w:b/>
          <w:bCs/>
          <w:color w:val="000000"/>
        </w:rPr>
        <w:t xml:space="preserve"> Печатные пособия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1"/>
        <w:gridCol w:w="2096"/>
        <w:gridCol w:w="3183"/>
        <w:gridCol w:w="1860"/>
        <w:gridCol w:w="1803"/>
      </w:tblGrid>
      <w:tr w:rsidR="007D424A" w:rsidRPr="00607AA6">
        <w:tc>
          <w:tcPr>
            <w:tcW w:w="530" w:type="dxa"/>
          </w:tcPr>
          <w:p w:rsidR="007D424A" w:rsidRPr="00607AA6" w:rsidRDefault="007D424A" w:rsidP="00607AA6">
            <w:pPr>
              <w:jc w:val="center"/>
              <w:rPr>
                <w:color w:val="000000"/>
              </w:rPr>
            </w:pPr>
            <w:r w:rsidRPr="00607AA6">
              <w:rPr>
                <w:color w:val="000000"/>
              </w:rPr>
              <w:t>№</w:t>
            </w:r>
          </w:p>
        </w:tc>
        <w:tc>
          <w:tcPr>
            <w:tcW w:w="2177" w:type="dxa"/>
          </w:tcPr>
          <w:p w:rsidR="007D424A" w:rsidRPr="00607AA6" w:rsidRDefault="007D424A" w:rsidP="00607AA6">
            <w:pPr>
              <w:rPr>
                <w:color w:val="000000"/>
              </w:rPr>
            </w:pPr>
            <w:r w:rsidRPr="00607AA6">
              <w:rPr>
                <w:color w:val="000000"/>
              </w:rPr>
              <w:t>Автор</w:t>
            </w:r>
          </w:p>
        </w:tc>
        <w:tc>
          <w:tcPr>
            <w:tcW w:w="3355" w:type="dxa"/>
          </w:tcPr>
          <w:p w:rsidR="007D424A" w:rsidRPr="00607AA6" w:rsidRDefault="007D424A" w:rsidP="00607AA6">
            <w:pPr>
              <w:rPr>
                <w:color w:val="000000"/>
              </w:rPr>
            </w:pPr>
            <w:r w:rsidRPr="00607AA6">
              <w:rPr>
                <w:color w:val="000000"/>
              </w:rPr>
              <w:t>Название</w:t>
            </w:r>
          </w:p>
        </w:tc>
        <w:tc>
          <w:tcPr>
            <w:tcW w:w="1963" w:type="dxa"/>
          </w:tcPr>
          <w:p w:rsidR="007D424A" w:rsidRPr="00607AA6" w:rsidRDefault="007D424A" w:rsidP="00607AA6">
            <w:pPr>
              <w:rPr>
                <w:color w:val="000000"/>
              </w:rPr>
            </w:pPr>
            <w:r w:rsidRPr="00607AA6">
              <w:rPr>
                <w:color w:val="000000"/>
              </w:rPr>
              <w:t xml:space="preserve">Год издания </w:t>
            </w:r>
          </w:p>
        </w:tc>
        <w:tc>
          <w:tcPr>
            <w:tcW w:w="1829" w:type="dxa"/>
          </w:tcPr>
          <w:p w:rsidR="007D424A" w:rsidRPr="00607AA6" w:rsidRDefault="007D424A" w:rsidP="00607AA6">
            <w:pPr>
              <w:rPr>
                <w:color w:val="000000"/>
              </w:rPr>
            </w:pPr>
            <w:r w:rsidRPr="00607AA6">
              <w:rPr>
                <w:color w:val="000000"/>
              </w:rPr>
              <w:t>Издательство</w:t>
            </w:r>
          </w:p>
        </w:tc>
      </w:tr>
      <w:tr w:rsidR="007D424A" w:rsidRPr="00607AA6">
        <w:tc>
          <w:tcPr>
            <w:tcW w:w="530" w:type="dxa"/>
            <w:vAlign w:val="center"/>
          </w:tcPr>
          <w:p w:rsidR="007D424A" w:rsidRPr="00607AA6" w:rsidRDefault="007D424A" w:rsidP="00607AA6">
            <w:pPr>
              <w:jc w:val="center"/>
              <w:rPr>
                <w:color w:val="000000"/>
              </w:rPr>
            </w:pPr>
            <w:r w:rsidRPr="00607AA6">
              <w:rPr>
                <w:color w:val="000000"/>
              </w:rPr>
              <w:t>1</w:t>
            </w:r>
          </w:p>
        </w:tc>
        <w:tc>
          <w:tcPr>
            <w:tcW w:w="2177" w:type="dxa"/>
            <w:vAlign w:val="center"/>
          </w:tcPr>
          <w:p w:rsidR="007D424A" w:rsidRPr="00607AA6" w:rsidRDefault="007D424A" w:rsidP="00607AA6">
            <w:pPr>
              <w:jc w:val="center"/>
              <w:rPr>
                <w:color w:val="000000"/>
              </w:rPr>
            </w:pPr>
            <w:r w:rsidRPr="00607AA6">
              <w:rPr>
                <w:color w:val="000000"/>
              </w:rPr>
              <w:t>Деброва А., Шквыря Ж.</w:t>
            </w:r>
          </w:p>
        </w:tc>
        <w:tc>
          <w:tcPr>
            <w:tcW w:w="3355" w:type="dxa"/>
            <w:vAlign w:val="center"/>
          </w:tcPr>
          <w:p w:rsidR="007D424A" w:rsidRPr="00607AA6" w:rsidRDefault="007D424A" w:rsidP="00607AA6">
            <w:pPr>
              <w:jc w:val="center"/>
              <w:rPr>
                <w:color w:val="000000"/>
              </w:rPr>
            </w:pPr>
            <w:r w:rsidRPr="00607AA6">
              <w:rPr>
                <w:color w:val="000000"/>
              </w:rPr>
              <w:t>Волшебная мастерская, мои первые шедевры (Соленое тесто)</w:t>
            </w:r>
          </w:p>
        </w:tc>
        <w:tc>
          <w:tcPr>
            <w:tcW w:w="1963" w:type="dxa"/>
            <w:vAlign w:val="center"/>
          </w:tcPr>
          <w:p w:rsidR="007D424A" w:rsidRPr="00607AA6" w:rsidRDefault="007D424A" w:rsidP="00607AA6">
            <w:pPr>
              <w:jc w:val="center"/>
              <w:rPr>
                <w:color w:val="000000"/>
              </w:rPr>
            </w:pPr>
            <w:r w:rsidRPr="00607AA6">
              <w:rPr>
                <w:color w:val="000000"/>
              </w:rPr>
              <w:t>2012</w:t>
            </w:r>
          </w:p>
        </w:tc>
        <w:tc>
          <w:tcPr>
            <w:tcW w:w="1829" w:type="dxa"/>
            <w:vAlign w:val="center"/>
          </w:tcPr>
          <w:p w:rsidR="007D424A" w:rsidRPr="00607AA6" w:rsidRDefault="007D424A" w:rsidP="00607AA6">
            <w:pPr>
              <w:jc w:val="center"/>
              <w:rPr>
                <w:color w:val="000000"/>
              </w:rPr>
            </w:pPr>
            <w:r w:rsidRPr="00607AA6">
              <w:rPr>
                <w:color w:val="000000"/>
              </w:rPr>
              <w:t>«Навигатор – Букс»</w:t>
            </w:r>
          </w:p>
        </w:tc>
      </w:tr>
      <w:tr w:rsidR="007D424A" w:rsidRPr="00607AA6">
        <w:tc>
          <w:tcPr>
            <w:tcW w:w="530" w:type="dxa"/>
            <w:vAlign w:val="center"/>
          </w:tcPr>
          <w:p w:rsidR="007D424A" w:rsidRPr="00607AA6" w:rsidRDefault="007D424A" w:rsidP="00607AA6">
            <w:pPr>
              <w:jc w:val="center"/>
              <w:rPr>
                <w:color w:val="000000"/>
              </w:rPr>
            </w:pPr>
            <w:r w:rsidRPr="00607AA6">
              <w:rPr>
                <w:color w:val="000000"/>
              </w:rPr>
              <w:t>2</w:t>
            </w:r>
          </w:p>
        </w:tc>
        <w:tc>
          <w:tcPr>
            <w:tcW w:w="2177" w:type="dxa"/>
            <w:vAlign w:val="center"/>
          </w:tcPr>
          <w:p w:rsidR="007D424A" w:rsidRPr="00607AA6" w:rsidRDefault="007D424A" w:rsidP="00607AA6">
            <w:pPr>
              <w:jc w:val="center"/>
              <w:rPr>
                <w:color w:val="000000"/>
              </w:rPr>
            </w:pPr>
            <w:r w:rsidRPr="00607AA6">
              <w:rPr>
                <w:color w:val="000000"/>
              </w:rPr>
              <w:t>Фирсова А.</w:t>
            </w:r>
          </w:p>
        </w:tc>
        <w:tc>
          <w:tcPr>
            <w:tcW w:w="3355" w:type="dxa"/>
            <w:vAlign w:val="center"/>
          </w:tcPr>
          <w:p w:rsidR="007D424A" w:rsidRPr="00607AA6" w:rsidRDefault="007D424A" w:rsidP="00607AA6">
            <w:pPr>
              <w:jc w:val="center"/>
              <w:rPr>
                <w:color w:val="000000"/>
              </w:rPr>
            </w:pPr>
            <w:r w:rsidRPr="00607AA6">
              <w:rPr>
                <w:color w:val="000000"/>
              </w:rPr>
              <w:t>Чудеса из соленого теста</w:t>
            </w:r>
          </w:p>
        </w:tc>
        <w:tc>
          <w:tcPr>
            <w:tcW w:w="1963" w:type="dxa"/>
            <w:vAlign w:val="center"/>
          </w:tcPr>
          <w:p w:rsidR="007D424A" w:rsidRPr="00607AA6" w:rsidRDefault="007D424A" w:rsidP="00607AA6">
            <w:pPr>
              <w:jc w:val="center"/>
              <w:rPr>
                <w:color w:val="000000"/>
              </w:rPr>
            </w:pPr>
            <w:r w:rsidRPr="00607AA6">
              <w:rPr>
                <w:color w:val="000000"/>
              </w:rPr>
              <w:t>2010</w:t>
            </w:r>
          </w:p>
        </w:tc>
        <w:tc>
          <w:tcPr>
            <w:tcW w:w="1829" w:type="dxa"/>
            <w:vAlign w:val="center"/>
          </w:tcPr>
          <w:p w:rsidR="007D424A" w:rsidRPr="00607AA6" w:rsidRDefault="007D424A" w:rsidP="00607AA6">
            <w:pPr>
              <w:jc w:val="center"/>
              <w:rPr>
                <w:color w:val="000000"/>
              </w:rPr>
            </w:pPr>
            <w:r w:rsidRPr="00607AA6">
              <w:rPr>
                <w:color w:val="000000"/>
              </w:rPr>
              <w:t>«Айрис - пресс» Москва</w:t>
            </w:r>
          </w:p>
        </w:tc>
      </w:tr>
      <w:tr w:rsidR="007D424A" w:rsidRPr="00607AA6">
        <w:tc>
          <w:tcPr>
            <w:tcW w:w="530" w:type="dxa"/>
            <w:vAlign w:val="center"/>
          </w:tcPr>
          <w:p w:rsidR="007D424A" w:rsidRPr="00607AA6" w:rsidRDefault="007D424A" w:rsidP="00607AA6">
            <w:pPr>
              <w:jc w:val="center"/>
              <w:rPr>
                <w:color w:val="000000"/>
              </w:rPr>
            </w:pPr>
            <w:r w:rsidRPr="00607AA6">
              <w:rPr>
                <w:color w:val="000000"/>
              </w:rPr>
              <w:t>3</w:t>
            </w:r>
          </w:p>
        </w:tc>
        <w:tc>
          <w:tcPr>
            <w:tcW w:w="2177" w:type="dxa"/>
            <w:vAlign w:val="center"/>
          </w:tcPr>
          <w:p w:rsidR="007D424A" w:rsidRPr="00607AA6" w:rsidRDefault="007D424A" w:rsidP="00607AA6">
            <w:pPr>
              <w:jc w:val="center"/>
              <w:rPr>
                <w:color w:val="000000"/>
              </w:rPr>
            </w:pPr>
            <w:r w:rsidRPr="00607AA6">
              <w:rPr>
                <w:color w:val="000000"/>
              </w:rPr>
              <w:t>Быстрицкая А.</w:t>
            </w:r>
          </w:p>
        </w:tc>
        <w:tc>
          <w:tcPr>
            <w:tcW w:w="3355" w:type="dxa"/>
            <w:vAlign w:val="center"/>
          </w:tcPr>
          <w:p w:rsidR="007D424A" w:rsidRPr="00607AA6" w:rsidRDefault="007D424A" w:rsidP="00607AA6">
            <w:pPr>
              <w:jc w:val="center"/>
              <w:rPr>
                <w:color w:val="000000"/>
              </w:rPr>
            </w:pPr>
            <w:r w:rsidRPr="00607AA6">
              <w:rPr>
                <w:color w:val="000000"/>
              </w:rPr>
              <w:t>Бумажная филигрань</w:t>
            </w:r>
          </w:p>
        </w:tc>
        <w:tc>
          <w:tcPr>
            <w:tcW w:w="1963" w:type="dxa"/>
            <w:vAlign w:val="center"/>
          </w:tcPr>
          <w:p w:rsidR="007D424A" w:rsidRPr="00607AA6" w:rsidRDefault="007D424A" w:rsidP="00607AA6">
            <w:pPr>
              <w:jc w:val="center"/>
              <w:rPr>
                <w:color w:val="000000"/>
              </w:rPr>
            </w:pPr>
            <w:r w:rsidRPr="00607AA6">
              <w:rPr>
                <w:color w:val="000000"/>
              </w:rPr>
              <w:t>2011</w:t>
            </w:r>
          </w:p>
        </w:tc>
        <w:tc>
          <w:tcPr>
            <w:tcW w:w="1829" w:type="dxa"/>
            <w:vAlign w:val="center"/>
          </w:tcPr>
          <w:p w:rsidR="007D424A" w:rsidRPr="00607AA6" w:rsidRDefault="007D424A" w:rsidP="00607AA6">
            <w:pPr>
              <w:jc w:val="center"/>
              <w:rPr>
                <w:color w:val="000000"/>
              </w:rPr>
            </w:pPr>
            <w:r w:rsidRPr="00607AA6">
              <w:rPr>
                <w:color w:val="000000"/>
              </w:rPr>
              <w:t>«Айрис - пресс» Москва</w:t>
            </w:r>
          </w:p>
        </w:tc>
      </w:tr>
      <w:tr w:rsidR="007D424A" w:rsidRPr="00607AA6">
        <w:tc>
          <w:tcPr>
            <w:tcW w:w="530" w:type="dxa"/>
            <w:vAlign w:val="center"/>
          </w:tcPr>
          <w:p w:rsidR="007D424A" w:rsidRPr="00607AA6" w:rsidRDefault="007D424A" w:rsidP="00607AA6">
            <w:pPr>
              <w:jc w:val="center"/>
              <w:rPr>
                <w:color w:val="000000"/>
              </w:rPr>
            </w:pPr>
            <w:r w:rsidRPr="00607AA6">
              <w:rPr>
                <w:color w:val="000000"/>
              </w:rPr>
              <w:t>4</w:t>
            </w:r>
          </w:p>
        </w:tc>
        <w:tc>
          <w:tcPr>
            <w:tcW w:w="2177" w:type="dxa"/>
            <w:vAlign w:val="center"/>
          </w:tcPr>
          <w:p w:rsidR="007D424A" w:rsidRPr="00607AA6" w:rsidRDefault="007D424A" w:rsidP="00607AA6">
            <w:pPr>
              <w:jc w:val="center"/>
              <w:rPr>
                <w:color w:val="000000"/>
              </w:rPr>
            </w:pPr>
            <w:r w:rsidRPr="00607AA6">
              <w:rPr>
                <w:color w:val="000000"/>
              </w:rPr>
              <w:t>Соколова Ю., Сидорович Ю.</w:t>
            </w:r>
          </w:p>
        </w:tc>
        <w:tc>
          <w:tcPr>
            <w:tcW w:w="3355" w:type="dxa"/>
            <w:vAlign w:val="center"/>
          </w:tcPr>
          <w:p w:rsidR="007D424A" w:rsidRPr="00607AA6" w:rsidRDefault="007D424A" w:rsidP="00607AA6">
            <w:pPr>
              <w:jc w:val="center"/>
              <w:rPr>
                <w:color w:val="000000"/>
              </w:rPr>
            </w:pPr>
            <w:r w:rsidRPr="00607AA6">
              <w:rPr>
                <w:color w:val="000000"/>
              </w:rPr>
              <w:t>Мягкая игрушка</w:t>
            </w:r>
          </w:p>
        </w:tc>
        <w:tc>
          <w:tcPr>
            <w:tcW w:w="1963" w:type="dxa"/>
            <w:vAlign w:val="center"/>
          </w:tcPr>
          <w:p w:rsidR="007D424A" w:rsidRPr="00607AA6" w:rsidRDefault="007D424A" w:rsidP="00607AA6">
            <w:pPr>
              <w:jc w:val="center"/>
              <w:rPr>
                <w:color w:val="000000"/>
              </w:rPr>
            </w:pPr>
            <w:r w:rsidRPr="00607AA6">
              <w:rPr>
                <w:color w:val="000000"/>
              </w:rPr>
              <w:t>1999</w:t>
            </w:r>
          </w:p>
        </w:tc>
        <w:tc>
          <w:tcPr>
            <w:tcW w:w="1829" w:type="dxa"/>
            <w:vAlign w:val="center"/>
          </w:tcPr>
          <w:p w:rsidR="007D424A" w:rsidRPr="00607AA6" w:rsidRDefault="007D424A" w:rsidP="00607AA6">
            <w:pPr>
              <w:jc w:val="center"/>
              <w:rPr>
                <w:color w:val="000000"/>
              </w:rPr>
            </w:pPr>
            <w:r w:rsidRPr="00607AA6">
              <w:rPr>
                <w:color w:val="000000"/>
              </w:rPr>
              <w:t>«Литера»</w:t>
            </w:r>
          </w:p>
        </w:tc>
      </w:tr>
      <w:tr w:rsidR="007D424A" w:rsidRPr="00607AA6">
        <w:tc>
          <w:tcPr>
            <w:tcW w:w="530" w:type="dxa"/>
            <w:vAlign w:val="center"/>
          </w:tcPr>
          <w:p w:rsidR="007D424A" w:rsidRPr="00607AA6" w:rsidRDefault="007D424A" w:rsidP="00607AA6">
            <w:pPr>
              <w:jc w:val="center"/>
              <w:rPr>
                <w:color w:val="000000"/>
              </w:rPr>
            </w:pPr>
            <w:r w:rsidRPr="00607AA6">
              <w:rPr>
                <w:color w:val="000000"/>
              </w:rPr>
              <w:t>5</w:t>
            </w:r>
          </w:p>
        </w:tc>
        <w:tc>
          <w:tcPr>
            <w:tcW w:w="2177" w:type="dxa"/>
            <w:vAlign w:val="center"/>
          </w:tcPr>
          <w:p w:rsidR="007D424A" w:rsidRPr="00607AA6" w:rsidRDefault="007D424A" w:rsidP="00607AA6">
            <w:pPr>
              <w:jc w:val="center"/>
              <w:rPr>
                <w:color w:val="000000"/>
              </w:rPr>
            </w:pPr>
            <w:r w:rsidRPr="00607AA6">
              <w:rPr>
                <w:color w:val="000000"/>
              </w:rPr>
              <w:t>Добровская Н.В.</w:t>
            </w:r>
          </w:p>
        </w:tc>
        <w:tc>
          <w:tcPr>
            <w:tcW w:w="3355" w:type="dxa"/>
            <w:vAlign w:val="center"/>
          </w:tcPr>
          <w:p w:rsidR="007D424A" w:rsidRPr="00607AA6" w:rsidRDefault="007D424A" w:rsidP="00607AA6">
            <w:pPr>
              <w:jc w:val="center"/>
              <w:rPr>
                <w:color w:val="000000"/>
              </w:rPr>
            </w:pPr>
            <w:r w:rsidRPr="00607AA6">
              <w:rPr>
                <w:color w:val="000000"/>
              </w:rPr>
              <w:t>Декупаж (Оригинальные подарки своими руками)</w:t>
            </w:r>
          </w:p>
        </w:tc>
        <w:tc>
          <w:tcPr>
            <w:tcW w:w="1963" w:type="dxa"/>
            <w:vAlign w:val="center"/>
          </w:tcPr>
          <w:p w:rsidR="007D424A" w:rsidRPr="00607AA6" w:rsidRDefault="007D424A" w:rsidP="00607AA6">
            <w:pPr>
              <w:jc w:val="center"/>
              <w:rPr>
                <w:color w:val="000000"/>
              </w:rPr>
            </w:pPr>
            <w:r w:rsidRPr="00607AA6">
              <w:rPr>
                <w:color w:val="000000"/>
              </w:rPr>
              <w:t>2010</w:t>
            </w:r>
          </w:p>
        </w:tc>
        <w:tc>
          <w:tcPr>
            <w:tcW w:w="1829" w:type="dxa"/>
            <w:vAlign w:val="center"/>
          </w:tcPr>
          <w:p w:rsidR="007D424A" w:rsidRPr="00607AA6" w:rsidRDefault="007D424A" w:rsidP="00607AA6">
            <w:pPr>
              <w:jc w:val="center"/>
              <w:rPr>
                <w:color w:val="000000"/>
              </w:rPr>
            </w:pPr>
            <w:r w:rsidRPr="00607AA6">
              <w:rPr>
                <w:color w:val="000000"/>
              </w:rPr>
              <w:t>«Сова»</w:t>
            </w:r>
          </w:p>
        </w:tc>
      </w:tr>
      <w:tr w:rsidR="007D424A" w:rsidRPr="00607AA6">
        <w:tc>
          <w:tcPr>
            <w:tcW w:w="530" w:type="dxa"/>
            <w:vAlign w:val="center"/>
          </w:tcPr>
          <w:p w:rsidR="007D424A" w:rsidRPr="00607AA6" w:rsidRDefault="007D424A" w:rsidP="00607AA6">
            <w:pPr>
              <w:jc w:val="center"/>
              <w:rPr>
                <w:color w:val="000000"/>
              </w:rPr>
            </w:pPr>
            <w:r w:rsidRPr="00607AA6">
              <w:rPr>
                <w:color w:val="000000"/>
              </w:rPr>
              <w:t>6</w:t>
            </w:r>
          </w:p>
        </w:tc>
        <w:tc>
          <w:tcPr>
            <w:tcW w:w="2177" w:type="dxa"/>
            <w:vAlign w:val="center"/>
          </w:tcPr>
          <w:p w:rsidR="007D424A" w:rsidRPr="00607AA6" w:rsidRDefault="007D424A" w:rsidP="00607AA6">
            <w:pPr>
              <w:jc w:val="center"/>
              <w:rPr>
                <w:color w:val="000000"/>
              </w:rPr>
            </w:pPr>
            <w:r w:rsidRPr="00607AA6">
              <w:rPr>
                <w:color w:val="000000"/>
              </w:rPr>
              <w:t>Чурина Л.</w:t>
            </w:r>
          </w:p>
        </w:tc>
        <w:tc>
          <w:tcPr>
            <w:tcW w:w="3355" w:type="dxa"/>
            <w:vAlign w:val="center"/>
          </w:tcPr>
          <w:p w:rsidR="007D424A" w:rsidRPr="00607AA6" w:rsidRDefault="007D424A" w:rsidP="00607AA6">
            <w:pPr>
              <w:jc w:val="center"/>
              <w:rPr>
                <w:color w:val="000000"/>
              </w:rPr>
            </w:pPr>
            <w:r w:rsidRPr="00607AA6">
              <w:rPr>
                <w:color w:val="000000"/>
              </w:rPr>
              <w:t>Украшения и подарки из соленого теста</w:t>
            </w:r>
          </w:p>
        </w:tc>
        <w:tc>
          <w:tcPr>
            <w:tcW w:w="1963" w:type="dxa"/>
            <w:vAlign w:val="center"/>
          </w:tcPr>
          <w:p w:rsidR="007D424A" w:rsidRPr="00607AA6" w:rsidRDefault="007D424A" w:rsidP="00607AA6">
            <w:pPr>
              <w:jc w:val="center"/>
              <w:rPr>
                <w:color w:val="000000"/>
              </w:rPr>
            </w:pPr>
            <w:r w:rsidRPr="00607AA6">
              <w:rPr>
                <w:color w:val="000000"/>
              </w:rPr>
              <w:t>2010</w:t>
            </w:r>
          </w:p>
        </w:tc>
        <w:tc>
          <w:tcPr>
            <w:tcW w:w="1829" w:type="dxa"/>
            <w:vAlign w:val="center"/>
          </w:tcPr>
          <w:p w:rsidR="007D424A" w:rsidRPr="00607AA6" w:rsidRDefault="007D424A" w:rsidP="00607AA6">
            <w:pPr>
              <w:jc w:val="center"/>
              <w:rPr>
                <w:color w:val="000000"/>
              </w:rPr>
            </w:pPr>
            <w:r w:rsidRPr="00607AA6">
              <w:rPr>
                <w:color w:val="000000"/>
              </w:rPr>
              <w:t>«Сова»</w:t>
            </w:r>
          </w:p>
        </w:tc>
      </w:tr>
      <w:tr w:rsidR="007D424A" w:rsidRPr="00607AA6">
        <w:tc>
          <w:tcPr>
            <w:tcW w:w="530" w:type="dxa"/>
            <w:vAlign w:val="center"/>
          </w:tcPr>
          <w:p w:rsidR="007D424A" w:rsidRPr="00607AA6" w:rsidRDefault="007D424A" w:rsidP="00607AA6">
            <w:pPr>
              <w:jc w:val="center"/>
              <w:rPr>
                <w:color w:val="000000"/>
              </w:rPr>
            </w:pPr>
            <w:r w:rsidRPr="00607AA6">
              <w:rPr>
                <w:color w:val="000000"/>
              </w:rPr>
              <w:t>7</w:t>
            </w:r>
          </w:p>
        </w:tc>
        <w:tc>
          <w:tcPr>
            <w:tcW w:w="2177" w:type="dxa"/>
            <w:vAlign w:val="center"/>
          </w:tcPr>
          <w:p w:rsidR="007D424A" w:rsidRPr="00607AA6" w:rsidRDefault="007D424A" w:rsidP="00607AA6">
            <w:pPr>
              <w:jc w:val="center"/>
              <w:rPr>
                <w:color w:val="000000"/>
              </w:rPr>
            </w:pPr>
            <w:r w:rsidRPr="00607AA6">
              <w:rPr>
                <w:color w:val="000000"/>
              </w:rPr>
              <w:t>Сержантова Т.Б.</w:t>
            </w:r>
          </w:p>
        </w:tc>
        <w:tc>
          <w:tcPr>
            <w:tcW w:w="3355" w:type="dxa"/>
            <w:vAlign w:val="center"/>
          </w:tcPr>
          <w:p w:rsidR="007D424A" w:rsidRPr="00607AA6" w:rsidRDefault="007D424A" w:rsidP="00607AA6">
            <w:pPr>
              <w:jc w:val="center"/>
              <w:rPr>
                <w:color w:val="000000"/>
              </w:rPr>
            </w:pPr>
            <w:r w:rsidRPr="00607AA6">
              <w:rPr>
                <w:color w:val="000000"/>
              </w:rPr>
              <w:t>366 моделей оригами</w:t>
            </w:r>
          </w:p>
        </w:tc>
        <w:tc>
          <w:tcPr>
            <w:tcW w:w="1963" w:type="dxa"/>
            <w:vAlign w:val="center"/>
          </w:tcPr>
          <w:p w:rsidR="007D424A" w:rsidRPr="00607AA6" w:rsidRDefault="007D424A" w:rsidP="00607AA6">
            <w:pPr>
              <w:jc w:val="center"/>
              <w:rPr>
                <w:color w:val="000000"/>
              </w:rPr>
            </w:pPr>
            <w:r w:rsidRPr="00607AA6">
              <w:rPr>
                <w:color w:val="000000"/>
              </w:rPr>
              <w:t>2010</w:t>
            </w:r>
          </w:p>
        </w:tc>
        <w:tc>
          <w:tcPr>
            <w:tcW w:w="1829" w:type="dxa"/>
            <w:vAlign w:val="center"/>
          </w:tcPr>
          <w:p w:rsidR="007D424A" w:rsidRPr="00607AA6" w:rsidRDefault="007D424A" w:rsidP="00607AA6">
            <w:pPr>
              <w:jc w:val="center"/>
              <w:rPr>
                <w:color w:val="000000"/>
              </w:rPr>
            </w:pPr>
            <w:r w:rsidRPr="00607AA6">
              <w:rPr>
                <w:color w:val="000000"/>
              </w:rPr>
              <w:t>«Айрис - пресс» Москва</w:t>
            </w:r>
          </w:p>
        </w:tc>
      </w:tr>
    </w:tbl>
    <w:p w:rsidR="007D424A" w:rsidRPr="00607AA6" w:rsidRDefault="007D424A" w:rsidP="00607AA6">
      <w:pPr>
        <w:rPr>
          <w:color w:val="000000"/>
        </w:rPr>
      </w:pPr>
    </w:p>
    <w:p w:rsidR="007D424A" w:rsidRPr="00607AA6" w:rsidRDefault="007D424A" w:rsidP="00607AA6">
      <w:pPr>
        <w:rPr>
          <w:b/>
          <w:bCs/>
          <w:color w:val="000000"/>
        </w:rPr>
      </w:pPr>
      <w:r w:rsidRPr="00607AA6">
        <w:rPr>
          <w:b/>
          <w:bCs/>
          <w:color w:val="000000"/>
        </w:rPr>
        <w:t>Материально – технологические средства</w:t>
      </w:r>
    </w:p>
    <w:p w:rsidR="007D424A" w:rsidRPr="00607AA6" w:rsidRDefault="007D424A" w:rsidP="00607AA6">
      <w:pPr>
        <w:rPr>
          <w:color w:val="000000"/>
        </w:rPr>
      </w:pPr>
      <w:r w:rsidRPr="00607AA6">
        <w:rPr>
          <w:color w:val="000000"/>
        </w:rPr>
        <w:tab/>
        <w:t>Компьютерная техника, интерактивная доска.</w:t>
      </w:r>
    </w:p>
    <w:p w:rsidR="007D424A" w:rsidRPr="00607AA6" w:rsidRDefault="007D424A" w:rsidP="00607AA6">
      <w:pPr>
        <w:shd w:val="clear" w:color="auto" w:fill="FFFFFF"/>
        <w:tabs>
          <w:tab w:val="left" w:pos="364"/>
        </w:tabs>
        <w:autoSpaceDN w:val="0"/>
        <w:adjustRightInd w:val="0"/>
        <w:spacing w:line="360" w:lineRule="auto"/>
        <w:jc w:val="both"/>
        <w:rPr>
          <w:b/>
          <w:bCs/>
          <w:i/>
          <w:iCs/>
        </w:rPr>
      </w:pPr>
    </w:p>
    <w:p w:rsidR="007D424A" w:rsidRPr="00607AA6" w:rsidRDefault="007D424A" w:rsidP="00607AA6">
      <w:pPr>
        <w:jc w:val="both"/>
      </w:pPr>
      <w:r w:rsidRPr="00607AA6">
        <w:rPr>
          <w:b/>
          <w:bCs/>
        </w:rPr>
        <w:t>Набор рабочих инструментов</w:t>
      </w:r>
    </w:p>
    <w:p w:rsidR="007D424A" w:rsidRPr="00607AA6" w:rsidRDefault="007D424A" w:rsidP="00607AA6">
      <w:pPr>
        <w:jc w:val="both"/>
      </w:pPr>
      <w:r w:rsidRPr="00607AA6">
        <w:t>ножницы, иглы, циркуль, линейка, карандаш, кисти, наперсток, ручка с пустым стержнем.</w:t>
      </w:r>
    </w:p>
    <w:p w:rsidR="007D424A" w:rsidRPr="00607AA6" w:rsidRDefault="007D424A" w:rsidP="00607AA6">
      <w:pPr>
        <w:jc w:val="both"/>
      </w:pPr>
    </w:p>
    <w:p w:rsidR="007D424A" w:rsidRPr="00607AA6" w:rsidRDefault="007D424A" w:rsidP="00607AA6">
      <w:pPr>
        <w:jc w:val="both"/>
        <w:rPr>
          <w:b/>
          <w:bCs/>
          <w:color w:val="000000"/>
        </w:rPr>
      </w:pPr>
      <w:r w:rsidRPr="00607AA6">
        <w:rPr>
          <w:b/>
          <w:bCs/>
          <w:color w:val="000000"/>
        </w:rPr>
        <w:t>Используемые материалы:</w:t>
      </w:r>
    </w:p>
    <w:p w:rsidR="007D424A" w:rsidRPr="00607AA6" w:rsidRDefault="007D424A" w:rsidP="00607AA6">
      <w:pPr>
        <w:pStyle w:val="ListParagraph"/>
        <w:numPr>
          <w:ilvl w:val="0"/>
          <w:numId w:val="6"/>
        </w:numPr>
        <w:spacing w:before="0"/>
        <w:ind w:left="284" w:hanging="284"/>
        <w:jc w:val="both"/>
        <w:rPr>
          <w:color w:val="000000"/>
        </w:rPr>
      </w:pPr>
      <w:r w:rsidRPr="00607AA6">
        <w:rPr>
          <w:color w:val="000000"/>
        </w:rPr>
        <w:t>Пластилин</w:t>
      </w:r>
    </w:p>
    <w:p w:rsidR="007D424A" w:rsidRPr="00607AA6" w:rsidRDefault="007D424A" w:rsidP="00607AA6">
      <w:pPr>
        <w:pStyle w:val="ListParagraph"/>
        <w:numPr>
          <w:ilvl w:val="0"/>
          <w:numId w:val="6"/>
        </w:numPr>
        <w:spacing w:before="0"/>
        <w:ind w:left="284" w:hanging="284"/>
        <w:jc w:val="both"/>
        <w:rPr>
          <w:color w:val="000000"/>
        </w:rPr>
      </w:pPr>
      <w:r w:rsidRPr="00607AA6">
        <w:rPr>
          <w:color w:val="000000"/>
        </w:rPr>
        <w:t>Крышки от майонезных банок</w:t>
      </w:r>
    </w:p>
    <w:p w:rsidR="007D424A" w:rsidRPr="00607AA6" w:rsidRDefault="007D424A" w:rsidP="00607AA6">
      <w:pPr>
        <w:pStyle w:val="ListParagraph"/>
        <w:numPr>
          <w:ilvl w:val="0"/>
          <w:numId w:val="6"/>
        </w:numPr>
        <w:spacing w:before="0"/>
        <w:ind w:left="284" w:hanging="284"/>
        <w:jc w:val="both"/>
        <w:rPr>
          <w:color w:val="000000"/>
        </w:rPr>
      </w:pPr>
      <w:r w:rsidRPr="00607AA6">
        <w:rPr>
          <w:color w:val="000000"/>
        </w:rPr>
        <w:t xml:space="preserve">Крышки от бутылок, пластиковые бутылочки, баночки от йогуртов </w:t>
      </w:r>
    </w:p>
    <w:p w:rsidR="007D424A" w:rsidRPr="00607AA6" w:rsidRDefault="007D424A" w:rsidP="00607AA6">
      <w:pPr>
        <w:pStyle w:val="ListParagraph"/>
        <w:numPr>
          <w:ilvl w:val="0"/>
          <w:numId w:val="6"/>
        </w:numPr>
        <w:spacing w:before="0"/>
        <w:ind w:left="284" w:hanging="284"/>
        <w:jc w:val="both"/>
        <w:rPr>
          <w:color w:val="000000"/>
        </w:rPr>
      </w:pPr>
      <w:r w:rsidRPr="00607AA6">
        <w:rPr>
          <w:color w:val="000000"/>
        </w:rPr>
        <w:t>Яйца  «Киндер - сюрприза»</w:t>
      </w:r>
    </w:p>
    <w:p w:rsidR="007D424A" w:rsidRPr="00607AA6" w:rsidRDefault="007D424A" w:rsidP="00607AA6">
      <w:pPr>
        <w:pStyle w:val="ListParagraph"/>
        <w:numPr>
          <w:ilvl w:val="0"/>
          <w:numId w:val="6"/>
        </w:numPr>
        <w:spacing w:before="0"/>
        <w:ind w:left="284" w:hanging="284"/>
        <w:jc w:val="both"/>
        <w:rPr>
          <w:color w:val="000000"/>
        </w:rPr>
      </w:pPr>
      <w:r w:rsidRPr="00607AA6">
        <w:rPr>
          <w:color w:val="000000"/>
        </w:rPr>
        <w:t>Сухие листья</w:t>
      </w:r>
    </w:p>
    <w:p w:rsidR="007D424A" w:rsidRPr="00607AA6" w:rsidRDefault="007D424A" w:rsidP="00607AA6">
      <w:pPr>
        <w:pStyle w:val="ListParagraph"/>
        <w:numPr>
          <w:ilvl w:val="0"/>
          <w:numId w:val="6"/>
        </w:numPr>
        <w:spacing w:before="0"/>
        <w:ind w:left="284" w:hanging="284"/>
        <w:jc w:val="both"/>
        <w:rPr>
          <w:color w:val="000000"/>
        </w:rPr>
      </w:pPr>
      <w:r w:rsidRPr="00607AA6">
        <w:rPr>
          <w:color w:val="000000"/>
        </w:rPr>
        <w:t>Коряги, шишки, жёлуди, мох</w:t>
      </w:r>
    </w:p>
    <w:p w:rsidR="007D424A" w:rsidRPr="00607AA6" w:rsidRDefault="007D424A" w:rsidP="00607AA6">
      <w:pPr>
        <w:pStyle w:val="ListParagraph"/>
        <w:numPr>
          <w:ilvl w:val="0"/>
          <w:numId w:val="6"/>
        </w:numPr>
        <w:spacing w:before="0"/>
        <w:ind w:left="284" w:hanging="284"/>
        <w:jc w:val="both"/>
        <w:rPr>
          <w:color w:val="000000"/>
        </w:rPr>
      </w:pPr>
      <w:r w:rsidRPr="00607AA6">
        <w:rPr>
          <w:color w:val="000000"/>
        </w:rPr>
        <w:t>Семена растений</w:t>
      </w:r>
    </w:p>
    <w:p w:rsidR="007D424A" w:rsidRPr="00607AA6" w:rsidRDefault="007D424A" w:rsidP="00607AA6">
      <w:pPr>
        <w:pStyle w:val="ListParagraph"/>
        <w:numPr>
          <w:ilvl w:val="0"/>
          <w:numId w:val="6"/>
        </w:numPr>
        <w:spacing w:before="0"/>
        <w:ind w:left="284" w:hanging="284"/>
        <w:jc w:val="both"/>
        <w:rPr>
          <w:color w:val="000000"/>
        </w:rPr>
      </w:pPr>
      <w:r w:rsidRPr="00607AA6">
        <w:rPr>
          <w:color w:val="000000"/>
        </w:rPr>
        <w:t>Цветная бумага, журнальная бумага, газетная бумага, салфетки, картон</w:t>
      </w:r>
    </w:p>
    <w:p w:rsidR="007D424A" w:rsidRPr="00607AA6" w:rsidRDefault="007D424A" w:rsidP="00607AA6">
      <w:pPr>
        <w:pStyle w:val="ListParagraph"/>
        <w:numPr>
          <w:ilvl w:val="0"/>
          <w:numId w:val="6"/>
        </w:numPr>
        <w:spacing w:before="0"/>
        <w:ind w:left="284" w:hanging="284"/>
        <w:jc w:val="both"/>
        <w:rPr>
          <w:color w:val="000000"/>
        </w:rPr>
      </w:pPr>
      <w:r w:rsidRPr="00607AA6">
        <w:rPr>
          <w:color w:val="000000"/>
        </w:rPr>
        <w:t>Вата</w:t>
      </w:r>
    </w:p>
    <w:p w:rsidR="007D424A" w:rsidRPr="00607AA6" w:rsidRDefault="007D424A" w:rsidP="00607AA6">
      <w:pPr>
        <w:pStyle w:val="ListParagraph"/>
        <w:numPr>
          <w:ilvl w:val="0"/>
          <w:numId w:val="6"/>
        </w:numPr>
        <w:spacing w:before="0"/>
        <w:ind w:left="284" w:hanging="284"/>
        <w:jc w:val="both"/>
        <w:rPr>
          <w:color w:val="000000"/>
        </w:rPr>
      </w:pPr>
      <w:r w:rsidRPr="00607AA6">
        <w:rPr>
          <w:color w:val="000000"/>
        </w:rPr>
        <w:t>Скорлупа яиц</w:t>
      </w:r>
    </w:p>
    <w:p w:rsidR="007D424A" w:rsidRPr="00607AA6" w:rsidRDefault="007D424A" w:rsidP="00607AA6">
      <w:pPr>
        <w:pStyle w:val="ListParagraph"/>
        <w:numPr>
          <w:ilvl w:val="0"/>
          <w:numId w:val="6"/>
        </w:numPr>
        <w:spacing w:before="0"/>
        <w:ind w:left="284" w:hanging="284"/>
        <w:jc w:val="both"/>
        <w:rPr>
          <w:color w:val="000000"/>
        </w:rPr>
      </w:pPr>
      <w:r w:rsidRPr="00607AA6">
        <w:rPr>
          <w:color w:val="000000"/>
        </w:rPr>
        <w:t>Фольга</w:t>
      </w:r>
    </w:p>
    <w:p w:rsidR="007D424A" w:rsidRPr="00607AA6" w:rsidRDefault="007D424A" w:rsidP="00607AA6">
      <w:pPr>
        <w:pStyle w:val="ListParagraph"/>
        <w:numPr>
          <w:ilvl w:val="0"/>
          <w:numId w:val="6"/>
        </w:numPr>
        <w:spacing w:before="0"/>
        <w:ind w:left="284" w:hanging="284"/>
        <w:jc w:val="both"/>
        <w:rPr>
          <w:color w:val="000000"/>
        </w:rPr>
      </w:pPr>
      <w:r w:rsidRPr="00607AA6">
        <w:rPr>
          <w:color w:val="000000"/>
        </w:rPr>
        <w:t>Клей, краски</w:t>
      </w:r>
    </w:p>
    <w:p w:rsidR="007D424A" w:rsidRPr="00607AA6" w:rsidRDefault="007D424A" w:rsidP="00607AA6">
      <w:pPr>
        <w:pStyle w:val="ListParagraph"/>
        <w:numPr>
          <w:ilvl w:val="0"/>
          <w:numId w:val="6"/>
        </w:numPr>
        <w:spacing w:before="0"/>
        <w:ind w:left="284" w:hanging="284"/>
        <w:jc w:val="both"/>
        <w:rPr>
          <w:color w:val="000000"/>
        </w:rPr>
      </w:pPr>
      <w:r w:rsidRPr="00607AA6">
        <w:rPr>
          <w:color w:val="000000"/>
        </w:rPr>
        <w:t>Шерстяные нитки , нитки для шитья, разноцветное  мулине для вышивания.</w:t>
      </w:r>
    </w:p>
    <w:p w:rsidR="007D424A" w:rsidRPr="00607AA6" w:rsidRDefault="007D424A" w:rsidP="00607AA6">
      <w:pPr>
        <w:pStyle w:val="ListParagraph"/>
        <w:numPr>
          <w:ilvl w:val="0"/>
          <w:numId w:val="6"/>
        </w:numPr>
        <w:spacing w:before="0"/>
        <w:ind w:left="284" w:hanging="284"/>
        <w:jc w:val="both"/>
        <w:rPr>
          <w:color w:val="000000"/>
        </w:rPr>
      </w:pPr>
      <w:r w:rsidRPr="00607AA6">
        <w:rPr>
          <w:color w:val="000000"/>
        </w:rPr>
        <w:t>Кусочки ткани, кожаные кусочки, пуговицы, проволока.</w:t>
      </w:r>
    </w:p>
    <w:p w:rsidR="007D424A" w:rsidRPr="00607AA6" w:rsidRDefault="007D424A" w:rsidP="00607AA6">
      <w:pPr>
        <w:jc w:val="both"/>
        <w:rPr>
          <w:color w:val="000000"/>
        </w:rPr>
      </w:pPr>
      <w:r w:rsidRPr="00607AA6">
        <w:rPr>
          <w:color w:val="000000"/>
        </w:rPr>
        <w:t xml:space="preserve"> Инструменты и приспособления:</w:t>
      </w:r>
    </w:p>
    <w:p w:rsidR="007D424A" w:rsidRPr="00607AA6" w:rsidRDefault="007D424A" w:rsidP="00607AA6">
      <w:pPr>
        <w:pStyle w:val="ListParagraph"/>
        <w:numPr>
          <w:ilvl w:val="0"/>
          <w:numId w:val="5"/>
        </w:numPr>
        <w:spacing w:before="0"/>
        <w:ind w:left="284" w:hanging="284"/>
        <w:jc w:val="both"/>
        <w:rPr>
          <w:color w:val="000000"/>
        </w:rPr>
      </w:pPr>
      <w:r w:rsidRPr="00607AA6">
        <w:rPr>
          <w:color w:val="000000"/>
        </w:rPr>
        <w:t>Ножницы</w:t>
      </w:r>
    </w:p>
    <w:p w:rsidR="007D424A" w:rsidRPr="00607AA6" w:rsidRDefault="007D424A" w:rsidP="00607AA6">
      <w:pPr>
        <w:pStyle w:val="ListParagraph"/>
        <w:numPr>
          <w:ilvl w:val="0"/>
          <w:numId w:val="5"/>
        </w:numPr>
        <w:spacing w:before="0"/>
        <w:ind w:left="284" w:hanging="284"/>
        <w:jc w:val="both"/>
        <w:rPr>
          <w:color w:val="000000"/>
        </w:rPr>
      </w:pPr>
      <w:r w:rsidRPr="00607AA6">
        <w:rPr>
          <w:color w:val="000000"/>
        </w:rPr>
        <w:t>Иголка и нитковдеватель</w:t>
      </w:r>
    </w:p>
    <w:p w:rsidR="007D424A" w:rsidRPr="00607AA6" w:rsidRDefault="007D424A" w:rsidP="00607AA6">
      <w:pPr>
        <w:pStyle w:val="ListParagraph"/>
        <w:numPr>
          <w:ilvl w:val="0"/>
          <w:numId w:val="5"/>
        </w:numPr>
        <w:spacing w:before="0"/>
        <w:ind w:left="284" w:hanging="284"/>
        <w:jc w:val="both"/>
        <w:rPr>
          <w:color w:val="000000"/>
        </w:rPr>
      </w:pPr>
      <w:r w:rsidRPr="00607AA6">
        <w:rPr>
          <w:color w:val="000000"/>
        </w:rPr>
        <w:t>Карандаш</w:t>
      </w:r>
    </w:p>
    <w:p w:rsidR="007D424A" w:rsidRPr="00607AA6" w:rsidRDefault="007D424A" w:rsidP="00607AA6">
      <w:pPr>
        <w:pStyle w:val="ListParagraph"/>
        <w:numPr>
          <w:ilvl w:val="0"/>
          <w:numId w:val="5"/>
        </w:numPr>
        <w:spacing w:before="0"/>
        <w:ind w:left="284" w:hanging="284"/>
        <w:jc w:val="both"/>
        <w:rPr>
          <w:color w:val="000000"/>
        </w:rPr>
      </w:pPr>
      <w:r w:rsidRPr="00607AA6">
        <w:rPr>
          <w:color w:val="000000"/>
        </w:rPr>
        <w:t>Линейка</w:t>
      </w:r>
    </w:p>
    <w:p w:rsidR="007D424A" w:rsidRPr="00607AA6" w:rsidRDefault="007D424A" w:rsidP="00607AA6">
      <w:pPr>
        <w:pStyle w:val="ListParagraph"/>
        <w:numPr>
          <w:ilvl w:val="0"/>
          <w:numId w:val="5"/>
        </w:numPr>
        <w:spacing w:before="0"/>
        <w:ind w:left="284" w:hanging="284"/>
        <w:jc w:val="both"/>
        <w:rPr>
          <w:color w:val="000000"/>
        </w:rPr>
      </w:pPr>
      <w:r w:rsidRPr="00607AA6">
        <w:rPr>
          <w:color w:val="000000"/>
        </w:rPr>
        <w:t>Набор стеков и доска для лепки</w:t>
      </w:r>
    </w:p>
    <w:p w:rsidR="007D424A" w:rsidRPr="00607AA6" w:rsidRDefault="007D424A" w:rsidP="00607AA6">
      <w:pPr>
        <w:pStyle w:val="ListParagraph"/>
        <w:numPr>
          <w:ilvl w:val="0"/>
          <w:numId w:val="5"/>
        </w:numPr>
        <w:spacing w:before="0"/>
        <w:ind w:left="284" w:hanging="284"/>
        <w:jc w:val="both"/>
        <w:rPr>
          <w:color w:val="000000"/>
        </w:rPr>
      </w:pPr>
      <w:r w:rsidRPr="00607AA6">
        <w:rPr>
          <w:color w:val="000000"/>
        </w:rPr>
        <w:t xml:space="preserve">Клеёнка для  аппликации </w:t>
      </w:r>
    </w:p>
    <w:p w:rsidR="007D424A" w:rsidRPr="00607AA6" w:rsidRDefault="007D424A" w:rsidP="00607AA6">
      <w:pPr>
        <w:pStyle w:val="ListParagraph"/>
        <w:numPr>
          <w:ilvl w:val="0"/>
          <w:numId w:val="5"/>
        </w:numPr>
        <w:spacing w:before="0"/>
        <w:ind w:left="284" w:hanging="284"/>
        <w:jc w:val="both"/>
        <w:rPr>
          <w:color w:val="000000"/>
        </w:rPr>
      </w:pPr>
      <w:r w:rsidRPr="00607AA6">
        <w:rPr>
          <w:color w:val="000000"/>
        </w:rPr>
        <w:t>Клейкая лента</w:t>
      </w:r>
    </w:p>
    <w:p w:rsidR="007D424A" w:rsidRPr="00607AA6" w:rsidRDefault="007D424A" w:rsidP="00607AA6">
      <w:pPr>
        <w:ind w:firstLine="709"/>
        <w:rPr>
          <w:color w:val="000000"/>
        </w:rPr>
      </w:pPr>
      <w:r w:rsidRPr="00607AA6">
        <w:rPr>
          <w:color w:val="000000"/>
        </w:rPr>
        <w:t>Кисточки для клея и красок.</w:t>
      </w:r>
    </w:p>
    <w:p w:rsidR="007D424A" w:rsidRPr="00607AA6" w:rsidRDefault="007D424A" w:rsidP="00E6604E">
      <w:pPr>
        <w:jc w:val="center"/>
        <w:rPr>
          <w:color w:val="000000"/>
        </w:rPr>
      </w:pPr>
    </w:p>
    <w:p w:rsidR="007D424A" w:rsidRPr="00607AA6" w:rsidRDefault="007D424A" w:rsidP="00EF6B7E">
      <w:pPr>
        <w:pStyle w:val="c7"/>
        <w:shd w:val="clear" w:color="auto" w:fill="FFFFFF"/>
        <w:spacing w:before="0" w:beforeAutospacing="0" w:after="0" w:afterAutospacing="0"/>
        <w:rPr>
          <w:rStyle w:val="c1"/>
          <w:b/>
          <w:bCs/>
          <w:color w:val="000000"/>
        </w:rPr>
      </w:pPr>
      <w:r w:rsidRPr="00607AA6">
        <w:rPr>
          <w:rStyle w:val="c6"/>
          <w:b/>
          <w:bCs/>
          <w:color w:val="000000"/>
        </w:rPr>
        <w:t>Используемая литература:</w:t>
      </w:r>
    </w:p>
    <w:p w:rsidR="007D424A" w:rsidRPr="00607AA6" w:rsidRDefault="007D424A" w:rsidP="00EF6B7E">
      <w:pPr>
        <w:pStyle w:val="c7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 w:rsidRPr="00607AA6">
        <w:rPr>
          <w:rStyle w:val="c1"/>
          <w:color w:val="000000"/>
        </w:rPr>
        <w:t>Соколова С.В. оригами для дошкольников: Методическое пособие для воспитателей ДОУ. СПб.:Детство-пресс, 2001.-64., цв.вкл.</w:t>
      </w:r>
    </w:p>
    <w:p w:rsidR="007D424A" w:rsidRPr="00607AA6" w:rsidRDefault="007D424A" w:rsidP="00EF6B7E">
      <w:pPr>
        <w:pStyle w:val="c7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 w:rsidRPr="00607AA6">
        <w:rPr>
          <w:rStyle w:val="c1"/>
          <w:color w:val="000000"/>
        </w:rPr>
        <w:t>Соколова С.В. оригами для  старших дошкольников: Методическое пособие для воспитателей ДОУ. СПб.:Детство-пресс, 2006.-48., цв.вкл.</w:t>
      </w:r>
    </w:p>
    <w:p w:rsidR="007D424A" w:rsidRPr="00607AA6" w:rsidRDefault="007D424A" w:rsidP="00EF6B7E">
      <w:pPr>
        <w:pStyle w:val="c7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 w:rsidRPr="00607AA6">
        <w:rPr>
          <w:rStyle w:val="c1"/>
          <w:color w:val="000000"/>
        </w:rPr>
        <w:t>Журнал «Оригами» искусство складывания из бумаги. Ноябрь-декабрь 1997г. №10 (6)</w:t>
      </w:r>
    </w:p>
    <w:p w:rsidR="007D424A" w:rsidRPr="00607AA6" w:rsidRDefault="007D424A" w:rsidP="00EF6B7E">
      <w:pPr>
        <w:pStyle w:val="c7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 w:rsidRPr="00607AA6">
        <w:rPr>
          <w:rStyle w:val="c1"/>
          <w:color w:val="000000"/>
        </w:rPr>
        <w:t>Выгонов В.В. Игрушки и поделки из бумаги. – М.: издательский дом МСП, 2006. – 128с.,ил.</w:t>
      </w:r>
    </w:p>
    <w:p w:rsidR="007D424A" w:rsidRPr="00607AA6" w:rsidRDefault="007D424A" w:rsidP="00EF6B7E">
      <w:pPr>
        <w:pStyle w:val="c7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 w:rsidRPr="00607AA6">
        <w:rPr>
          <w:rStyle w:val="c1"/>
          <w:color w:val="000000"/>
        </w:rPr>
        <w:t>Интернет ресурсы (схемы)</w:t>
      </w:r>
    </w:p>
    <w:p w:rsidR="007D424A" w:rsidRPr="00607AA6" w:rsidRDefault="007D424A" w:rsidP="00EF6B7E">
      <w:pPr>
        <w:pStyle w:val="c7"/>
        <w:shd w:val="clear" w:color="auto" w:fill="FFFFFF"/>
        <w:spacing w:before="0" w:beforeAutospacing="0" w:after="0" w:afterAutospacing="0"/>
        <w:rPr>
          <w:rStyle w:val="c1"/>
          <w:b/>
          <w:bCs/>
          <w:color w:val="000000"/>
        </w:rPr>
      </w:pPr>
    </w:p>
    <w:p w:rsidR="007D424A" w:rsidRPr="00607AA6" w:rsidRDefault="007D424A" w:rsidP="00E6604E">
      <w:pPr>
        <w:jc w:val="center"/>
        <w:rPr>
          <w:color w:val="000000"/>
        </w:rPr>
      </w:pPr>
    </w:p>
    <w:p w:rsidR="007D424A" w:rsidRDefault="007D424A" w:rsidP="00E6604E">
      <w:pPr>
        <w:jc w:val="center"/>
        <w:rPr>
          <w:color w:val="000000"/>
        </w:rPr>
      </w:pPr>
    </w:p>
    <w:p w:rsidR="007D424A" w:rsidRDefault="007D424A" w:rsidP="00E6604E">
      <w:pPr>
        <w:jc w:val="center"/>
        <w:rPr>
          <w:color w:val="000000"/>
        </w:rPr>
      </w:pPr>
    </w:p>
    <w:p w:rsidR="007D424A" w:rsidRDefault="007D424A" w:rsidP="00E6604E">
      <w:pPr>
        <w:jc w:val="center"/>
        <w:rPr>
          <w:color w:val="000000"/>
        </w:rPr>
      </w:pPr>
    </w:p>
    <w:p w:rsidR="007D424A" w:rsidRDefault="007D424A" w:rsidP="00E6604E">
      <w:pPr>
        <w:jc w:val="center"/>
        <w:rPr>
          <w:color w:val="000000"/>
        </w:rPr>
      </w:pPr>
    </w:p>
    <w:p w:rsidR="007D424A" w:rsidRDefault="007D424A" w:rsidP="00E6604E">
      <w:pPr>
        <w:jc w:val="center"/>
        <w:rPr>
          <w:color w:val="000000"/>
        </w:rPr>
      </w:pPr>
    </w:p>
    <w:p w:rsidR="007D424A" w:rsidRDefault="007D424A" w:rsidP="00E6604E">
      <w:pPr>
        <w:jc w:val="center"/>
        <w:rPr>
          <w:color w:val="000000"/>
        </w:rPr>
      </w:pPr>
    </w:p>
    <w:p w:rsidR="007D424A" w:rsidRDefault="007D424A" w:rsidP="00E6604E">
      <w:pPr>
        <w:jc w:val="center"/>
        <w:rPr>
          <w:color w:val="000000"/>
        </w:rPr>
      </w:pPr>
    </w:p>
    <w:p w:rsidR="007D424A" w:rsidRDefault="007D424A" w:rsidP="00E6604E">
      <w:pPr>
        <w:jc w:val="center"/>
        <w:rPr>
          <w:color w:val="000000"/>
        </w:rPr>
      </w:pPr>
    </w:p>
    <w:p w:rsidR="007D424A" w:rsidRDefault="007D424A" w:rsidP="00E6604E">
      <w:pPr>
        <w:jc w:val="center"/>
        <w:rPr>
          <w:color w:val="000000"/>
        </w:rPr>
      </w:pPr>
    </w:p>
    <w:p w:rsidR="007D424A" w:rsidRDefault="007D424A" w:rsidP="00E6604E">
      <w:pPr>
        <w:jc w:val="center"/>
        <w:rPr>
          <w:color w:val="000000"/>
        </w:rPr>
      </w:pPr>
    </w:p>
    <w:p w:rsidR="007D424A" w:rsidRDefault="007D424A" w:rsidP="00E6604E">
      <w:pPr>
        <w:jc w:val="center"/>
        <w:rPr>
          <w:color w:val="000000"/>
        </w:rPr>
      </w:pPr>
    </w:p>
    <w:p w:rsidR="007D424A" w:rsidRDefault="007D424A" w:rsidP="00E6604E">
      <w:pPr>
        <w:jc w:val="center"/>
        <w:rPr>
          <w:color w:val="000000"/>
        </w:rPr>
      </w:pPr>
    </w:p>
    <w:p w:rsidR="007D424A" w:rsidRDefault="007D424A" w:rsidP="00E6604E">
      <w:pPr>
        <w:jc w:val="center"/>
        <w:rPr>
          <w:color w:val="000000"/>
        </w:rPr>
      </w:pPr>
    </w:p>
    <w:p w:rsidR="007D424A" w:rsidRDefault="007D424A" w:rsidP="00E6604E">
      <w:pPr>
        <w:jc w:val="center"/>
        <w:rPr>
          <w:color w:val="000000"/>
        </w:rPr>
      </w:pPr>
    </w:p>
    <w:p w:rsidR="007D424A" w:rsidRDefault="007D424A" w:rsidP="00E6604E">
      <w:pPr>
        <w:jc w:val="center"/>
        <w:rPr>
          <w:color w:val="000000"/>
        </w:rPr>
      </w:pPr>
    </w:p>
    <w:p w:rsidR="007D424A" w:rsidRDefault="007D424A" w:rsidP="00E6604E">
      <w:pPr>
        <w:jc w:val="center"/>
        <w:rPr>
          <w:color w:val="000000"/>
        </w:rPr>
      </w:pPr>
    </w:p>
    <w:p w:rsidR="007D424A" w:rsidRDefault="007D424A" w:rsidP="00E6604E">
      <w:pPr>
        <w:jc w:val="center"/>
        <w:rPr>
          <w:color w:val="000000"/>
        </w:rPr>
      </w:pPr>
    </w:p>
    <w:p w:rsidR="007D424A" w:rsidRDefault="007D424A" w:rsidP="00E6604E">
      <w:pPr>
        <w:jc w:val="center"/>
        <w:rPr>
          <w:color w:val="000000"/>
        </w:rPr>
      </w:pPr>
    </w:p>
    <w:p w:rsidR="007D424A" w:rsidRDefault="007D424A" w:rsidP="00E6604E">
      <w:pPr>
        <w:jc w:val="center"/>
        <w:rPr>
          <w:color w:val="000000"/>
        </w:rPr>
      </w:pPr>
    </w:p>
    <w:p w:rsidR="007D424A" w:rsidRDefault="007D424A" w:rsidP="00E6604E">
      <w:pPr>
        <w:jc w:val="center"/>
        <w:rPr>
          <w:color w:val="000000"/>
        </w:rPr>
      </w:pPr>
    </w:p>
    <w:p w:rsidR="007D424A" w:rsidRDefault="007D424A" w:rsidP="00E6604E">
      <w:pPr>
        <w:jc w:val="center"/>
        <w:rPr>
          <w:color w:val="000000"/>
        </w:rPr>
      </w:pPr>
    </w:p>
    <w:p w:rsidR="007D424A" w:rsidRPr="00607AA6" w:rsidRDefault="007D424A" w:rsidP="00E6604E">
      <w:pPr>
        <w:jc w:val="center"/>
        <w:rPr>
          <w:color w:val="000000"/>
        </w:rPr>
      </w:pPr>
    </w:p>
    <w:p w:rsidR="007D424A" w:rsidRPr="00607AA6" w:rsidRDefault="007D424A" w:rsidP="00607AA6">
      <w:pPr>
        <w:jc w:val="center"/>
        <w:rPr>
          <w:b/>
          <w:bCs/>
          <w:color w:val="000000"/>
        </w:rPr>
      </w:pPr>
      <w:r w:rsidRPr="00607AA6">
        <w:rPr>
          <w:b/>
          <w:bCs/>
          <w:color w:val="000000"/>
        </w:rPr>
        <w:t>Календарный план 1 года обучения</w:t>
      </w:r>
    </w:p>
    <w:p w:rsidR="007D424A" w:rsidRPr="00607AA6" w:rsidRDefault="007D424A" w:rsidP="00607AA6">
      <w:pPr>
        <w:jc w:val="center"/>
        <w:rPr>
          <w:b/>
          <w:bCs/>
          <w:color w:val="000000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1181"/>
        <w:gridCol w:w="520"/>
        <w:gridCol w:w="1134"/>
        <w:gridCol w:w="850"/>
        <w:gridCol w:w="3260"/>
        <w:gridCol w:w="993"/>
        <w:gridCol w:w="1099"/>
      </w:tblGrid>
      <w:tr w:rsidR="007D424A" w:rsidRPr="00607AA6">
        <w:tc>
          <w:tcPr>
            <w:tcW w:w="5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№ пп</w:t>
            </w:r>
          </w:p>
        </w:tc>
        <w:tc>
          <w:tcPr>
            <w:tcW w:w="1181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Месяц</w:t>
            </w:r>
          </w:p>
        </w:tc>
        <w:tc>
          <w:tcPr>
            <w:tcW w:w="52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Число</w:t>
            </w:r>
          </w:p>
        </w:tc>
        <w:tc>
          <w:tcPr>
            <w:tcW w:w="11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Время проведения занятия</w:t>
            </w:r>
          </w:p>
        </w:tc>
        <w:tc>
          <w:tcPr>
            <w:tcW w:w="85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Количество часов</w:t>
            </w:r>
          </w:p>
        </w:tc>
        <w:tc>
          <w:tcPr>
            <w:tcW w:w="326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Тема занятий</w:t>
            </w:r>
          </w:p>
        </w:tc>
        <w:tc>
          <w:tcPr>
            <w:tcW w:w="993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Место проведения</w:t>
            </w:r>
          </w:p>
        </w:tc>
        <w:tc>
          <w:tcPr>
            <w:tcW w:w="1099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Форма контроля</w:t>
            </w:r>
          </w:p>
        </w:tc>
      </w:tr>
      <w:tr w:rsidR="007D424A" w:rsidRPr="00607AA6">
        <w:tc>
          <w:tcPr>
            <w:tcW w:w="5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1</w:t>
            </w:r>
          </w:p>
        </w:tc>
        <w:tc>
          <w:tcPr>
            <w:tcW w:w="1181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Сентябрь</w:t>
            </w:r>
          </w:p>
        </w:tc>
        <w:tc>
          <w:tcPr>
            <w:tcW w:w="52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4</w:t>
            </w:r>
          </w:p>
        </w:tc>
        <w:tc>
          <w:tcPr>
            <w:tcW w:w="11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16-18</w:t>
            </w:r>
          </w:p>
        </w:tc>
        <w:tc>
          <w:tcPr>
            <w:tcW w:w="85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2</w:t>
            </w:r>
          </w:p>
        </w:tc>
        <w:tc>
          <w:tcPr>
            <w:tcW w:w="326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Базовые формы-заготовки</w:t>
            </w:r>
          </w:p>
        </w:tc>
        <w:tc>
          <w:tcPr>
            <w:tcW w:w="993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Методический кабинет</w:t>
            </w:r>
          </w:p>
        </w:tc>
        <w:tc>
          <w:tcPr>
            <w:tcW w:w="1099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Беседа</w:t>
            </w:r>
          </w:p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опрос</w:t>
            </w:r>
          </w:p>
        </w:tc>
      </w:tr>
      <w:tr w:rsidR="007D424A" w:rsidRPr="00607AA6">
        <w:tc>
          <w:tcPr>
            <w:tcW w:w="5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2</w:t>
            </w:r>
          </w:p>
        </w:tc>
        <w:tc>
          <w:tcPr>
            <w:tcW w:w="1181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52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6</w:t>
            </w:r>
          </w:p>
        </w:tc>
        <w:tc>
          <w:tcPr>
            <w:tcW w:w="11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2</w:t>
            </w:r>
          </w:p>
        </w:tc>
        <w:tc>
          <w:tcPr>
            <w:tcW w:w="326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Базовые формы-заготовки</w:t>
            </w:r>
          </w:p>
        </w:tc>
        <w:tc>
          <w:tcPr>
            <w:tcW w:w="993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Беседа</w:t>
            </w:r>
          </w:p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опрос</w:t>
            </w:r>
          </w:p>
        </w:tc>
      </w:tr>
      <w:tr w:rsidR="007D424A" w:rsidRPr="00607AA6">
        <w:tc>
          <w:tcPr>
            <w:tcW w:w="5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3</w:t>
            </w:r>
          </w:p>
        </w:tc>
        <w:tc>
          <w:tcPr>
            <w:tcW w:w="1181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52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11</w:t>
            </w:r>
          </w:p>
        </w:tc>
        <w:tc>
          <w:tcPr>
            <w:tcW w:w="11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2</w:t>
            </w:r>
          </w:p>
        </w:tc>
        <w:tc>
          <w:tcPr>
            <w:tcW w:w="326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Базовые формы-заготовки</w:t>
            </w:r>
          </w:p>
        </w:tc>
        <w:tc>
          <w:tcPr>
            <w:tcW w:w="993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Игра</w:t>
            </w:r>
          </w:p>
        </w:tc>
      </w:tr>
      <w:tr w:rsidR="007D424A" w:rsidRPr="00607AA6">
        <w:tc>
          <w:tcPr>
            <w:tcW w:w="5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4</w:t>
            </w:r>
          </w:p>
        </w:tc>
        <w:tc>
          <w:tcPr>
            <w:tcW w:w="1181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52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13</w:t>
            </w:r>
          </w:p>
        </w:tc>
        <w:tc>
          <w:tcPr>
            <w:tcW w:w="11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2</w:t>
            </w:r>
          </w:p>
        </w:tc>
        <w:tc>
          <w:tcPr>
            <w:tcW w:w="326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Базовые формы-заготовки</w:t>
            </w:r>
          </w:p>
        </w:tc>
        <w:tc>
          <w:tcPr>
            <w:tcW w:w="993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Опрос</w:t>
            </w:r>
          </w:p>
        </w:tc>
      </w:tr>
      <w:tr w:rsidR="007D424A" w:rsidRPr="00607AA6">
        <w:tc>
          <w:tcPr>
            <w:tcW w:w="5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5</w:t>
            </w:r>
          </w:p>
        </w:tc>
        <w:tc>
          <w:tcPr>
            <w:tcW w:w="1181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52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18</w:t>
            </w:r>
          </w:p>
        </w:tc>
        <w:tc>
          <w:tcPr>
            <w:tcW w:w="11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2</w:t>
            </w:r>
          </w:p>
        </w:tc>
        <w:tc>
          <w:tcPr>
            <w:tcW w:w="3260" w:type="dxa"/>
          </w:tcPr>
          <w:p w:rsidR="007D424A" w:rsidRPr="001B2885" w:rsidRDefault="007D424A" w:rsidP="00607AA6">
            <w:pPr>
              <w:rPr>
                <w:color w:val="000000"/>
              </w:rPr>
            </w:pPr>
            <w:r w:rsidRPr="001B2885">
              <w:rPr>
                <w:color w:val="000000"/>
              </w:rPr>
              <w:t xml:space="preserve">     Дом- мой милый дом.</w:t>
            </w:r>
          </w:p>
        </w:tc>
        <w:tc>
          <w:tcPr>
            <w:tcW w:w="993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Беседа, игра</w:t>
            </w:r>
          </w:p>
        </w:tc>
      </w:tr>
      <w:tr w:rsidR="007D424A" w:rsidRPr="00607AA6">
        <w:tc>
          <w:tcPr>
            <w:tcW w:w="5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6</w:t>
            </w:r>
          </w:p>
        </w:tc>
        <w:tc>
          <w:tcPr>
            <w:tcW w:w="1181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52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20</w:t>
            </w:r>
          </w:p>
        </w:tc>
        <w:tc>
          <w:tcPr>
            <w:tcW w:w="11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2</w:t>
            </w:r>
          </w:p>
        </w:tc>
        <w:tc>
          <w:tcPr>
            <w:tcW w:w="326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 xml:space="preserve">Закрепление </w:t>
            </w:r>
          </w:p>
        </w:tc>
        <w:tc>
          <w:tcPr>
            <w:tcW w:w="993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 xml:space="preserve">Опрос </w:t>
            </w:r>
          </w:p>
        </w:tc>
      </w:tr>
      <w:tr w:rsidR="007D424A" w:rsidRPr="00607AA6">
        <w:tc>
          <w:tcPr>
            <w:tcW w:w="5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7</w:t>
            </w:r>
          </w:p>
        </w:tc>
        <w:tc>
          <w:tcPr>
            <w:tcW w:w="1181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52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25</w:t>
            </w:r>
          </w:p>
        </w:tc>
        <w:tc>
          <w:tcPr>
            <w:tcW w:w="11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2</w:t>
            </w:r>
          </w:p>
        </w:tc>
        <w:tc>
          <w:tcPr>
            <w:tcW w:w="3260" w:type="dxa"/>
          </w:tcPr>
          <w:p w:rsidR="007D424A" w:rsidRPr="001B2885" w:rsidRDefault="007D424A" w:rsidP="00607AA6">
            <w:pPr>
              <w:rPr>
                <w:color w:val="000000"/>
              </w:rPr>
            </w:pPr>
            <w:r w:rsidRPr="001B2885">
              <w:rPr>
                <w:color w:val="000000"/>
              </w:rPr>
              <w:t>Здания города</w:t>
            </w:r>
          </w:p>
        </w:tc>
        <w:tc>
          <w:tcPr>
            <w:tcW w:w="993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Беседа, игра</w:t>
            </w:r>
          </w:p>
        </w:tc>
      </w:tr>
      <w:tr w:rsidR="007D424A" w:rsidRPr="00607AA6">
        <w:tc>
          <w:tcPr>
            <w:tcW w:w="5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8</w:t>
            </w:r>
          </w:p>
        </w:tc>
        <w:tc>
          <w:tcPr>
            <w:tcW w:w="1181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52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27</w:t>
            </w:r>
          </w:p>
        </w:tc>
        <w:tc>
          <w:tcPr>
            <w:tcW w:w="11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2</w:t>
            </w:r>
          </w:p>
        </w:tc>
        <w:tc>
          <w:tcPr>
            <w:tcW w:w="326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Закрепление</w:t>
            </w:r>
          </w:p>
        </w:tc>
        <w:tc>
          <w:tcPr>
            <w:tcW w:w="993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Опрос</w:t>
            </w:r>
          </w:p>
        </w:tc>
      </w:tr>
      <w:tr w:rsidR="007D424A" w:rsidRPr="00607AA6">
        <w:tc>
          <w:tcPr>
            <w:tcW w:w="5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9</w:t>
            </w:r>
          </w:p>
        </w:tc>
        <w:tc>
          <w:tcPr>
            <w:tcW w:w="1181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Октябрь</w:t>
            </w:r>
          </w:p>
        </w:tc>
        <w:tc>
          <w:tcPr>
            <w:tcW w:w="52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2</w:t>
            </w:r>
          </w:p>
        </w:tc>
        <w:tc>
          <w:tcPr>
            <w:tcW w:w="11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2</w:t>
            </w:r>
          </w:p>
        </w:tc>
        <w:tc>
          <w:tcPr>
            <w:tcW w:w="3260" w:type="dxa"/>
          </w:tcPr>
          <w:p w:rsidR="007D424A" w:rsidRPr="001B2885" w:rsidRDefault="007D424A" w:rsidP="00607AA6">
            <w:pPr>
              <w:rPr>
                <w:color w:val="000000"/>
              </w:rPr>
            </w:pPr>
            <w:r w:rsidRPr="001B2885">
              <w:rPr>
                <w:color w:val="000000"/>
              </w:rPr>
              <w:t>Улица моя родная.</w:t>
            </w:r>
          </w:p>
        </w:tc>
        <w:tc>
          <w:tcPr>
            <w:tcW w:w="993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Беседа, игра</w:t>
            </w:r>
          </w:p>
        </w:tc>
      </w:tr>
      <w:tr w:rsidR="007D424A" w:rsidRPr="00607AA6">
        <w:tc>
          <w:tcPr>
            <w:tcW w:w="5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10</w:t>
            </w:r>
          </w:p>
        </w:tc>
        <w:tc>
          <w:tcPr>
            <w:tcW w:w="1181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52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4</w:t>
            </w:r>
          </w:p>
        </w:tc>
        <w:tc>
          <w:tcPr>
            <w:tcW w:w="11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2</w:t>
            </w:r>
          </w:p>
        </w:tc>
        <w:tc>
          <w:tcPr>
            <w:tcW w:w="326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Закрепление</w:t>
            </w:r>
          </w:p>
        </w:tc>
        <w:tc>
          <w:tcPr>
            <w:tcW w:w="993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Опрос</w:t>
            </w:r>
          </w:p>
        </w:tc>
      </w:tr>
      <w:tr w:rsidR="007D424A" w:rsidRPr="00607AA6">
        <w:tc>
          <w:tcPr>
            <w:tcW w:w="5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11</w:t>
            </w:r>
          </w:p>
        </w:tc>
        <w:tc>
          <w:tcPr>
            <w:tcW w:w="1181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52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9</w:t>
            </w:r>
          </w:p>
        </w:tc>
        <w:tc>
          <w:tcPr>
            <w:tcW w:w="11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2</w:t>
            </w:r>
          </w:p>
        </w:tc>
        <w:tc>
          <w:tcPr>
            <w:tcW w:w="3260" w:type="dxa"/>
          </w:tcPr>
          <w:p w:rsidR="007D424A" w:rsidRPr="001B2885" w:rsidRDefault="007D424A" w:rsidP="00607AA6">
            <w:pPr>
              <w:rPr>
                <w:color w:val="000000"/>
              </w:rPr>
            </w:pPr>
            <w:r w:rsidRPr="001B2885">
              <w:rPr>
                <w:color w:val="000000"/>
              </w:rPr>
              <w:t>Незатейливый прямоугольник</w:t>
            </w:r>
          </w:p>
        </w:tc>
        <w:tc>
          <w:tcPr>
            <w:tcW w:w="993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Беседа, игра</w:t>
            </w:r>
          </w:p>
        </w:tc>
      </w:tr>
      <w:tr w:rsidR="007D424A" w:rsidRPr="00607AA6">
        <w:tc>
          <w:tcPr>
            <w:tcW w:w="5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12</w:t>
            </w:r>
          </w:p>
        </w:tc>
        <w:tc>
          <w:tcPr>
            <w:tcW w:w="1181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52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11</w:t>
            </w:r>
          </w:p>
        </w:tc>
        <w:tc>
          <w:tcPr>
            <w:tcW w:w="11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2</w:t>
            </w:r>
          </w:p>
        </w:tc>
        <w:tc>
          <w:tcPr>
            <w:tcW w:w="326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 xml:space="preserve">Закрепление </w:t>
            </w:r>
          </w:p>
        </w:tc>
        <w:tc>
          <w:tcPr>
            <w:tcW w:w="993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Опрос</w:t>
            </w:r>
          </w:p>
        </w:tc>
      </w:tr>
      <w:tr w:rsidR="007D424A" w:rsidRPr="00607AA6">
        <w:tc>
          <w:tcPr>
            <w:tcW w:w="5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13</w:t>
            </w:r>
          </w:p>
        </w:tc>
        <w:tc>
          <w:tcPr>
            <w:tcW w:w="1181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52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16</w:t>
            </w:r>
          </w:p>
        </w:tc>
        <w:tc>
          <w:tcPr>
            <w:tcW w:w="11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2</w:t>
            </w:r>
          </w:p>
        </w:tc>
        <w:tc>
          <w:tcPr>
            <w:tcW w:w="3260" w:type="dxa"/>
          </w:tcPr>
          <w:p w:rsidR="007D424A" w:rsidRPr="001B2885" w:rsidRDefault="007D424A" w:rsidP="00607AA6">
            <w:pPr>
              <w:rPr>
                <w:color w:val="000000"/>
              </w:rPr>
            </w:pPr>
            <w:r w:rsidRPr="001B2885">
              <w:rPr>
                <w:color w:val="000000"/>
              </w:rPr>
              <w:t>Без автомобиля никак.</w:t>
            </w:r>
          </w:p>
        </w:tc>
        <w:tc>
          <w:tcPr>
            <w:tcW w:w="993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Беседа, игра</w:t>
            </w:r>
          </w:p>
        </w:tc>
      </w:tr>
      <w:tr w:rsidR="007D424A" w:rsidRPr="00607AA6">
        <w:tc>
          <w:tcPr>
            <w:tcW w:w="5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14</w:t>
            </w:r>
          </w:p>
        </w:tc>
        <w:tc>
          <w:tcPr>
            <w:tcW w:w="1181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52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18</w:t>
            </w:r>
          </w:p>
        </w:tc>
        <w:tc>
          <w:tcPr>
            <w:tcW w:w="11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2</w:t>
            </w:r>
          </w:p>
        </w:tc>
        <w:tc>
          <w:tcPr>
            <w:tcW w:w="326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Закрепление</w:t>
            </w:r>
          </w:p>
        </w:tc>
        <w:tc>
          <w:tcPr>
            <w:tcW w:w="993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Опрос</w:t>
            </w:r>
          </w:p>
        </w:tc>
      </w:tr>
      <w:tr w:rsidR="007D424A" w:rsidRPr="00607AA6">
        <w:tc>
          <w:tcPr>
            <w:tcW w:w="5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15</w:t>
            </w:r>
          </w:p>
        </w:tc>
        <w:tc>
          <w:tcPr>
            <w:tcW w:w="1181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52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23</w:t>
            </w:r>
          </w:p>
        </w:tc>
        <w:tc>
          <w:tcPr>
            <w:tcW w:w="11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2</w:t>
            </w:r>
          </w:p>
        </w:tc>
        <w:tc>
          <w:tcPr>
            <w:tcW w:w="326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Геометрическая фигура- пирамида</w:t>
            </w:r>
          </w:p>
        </w:tc>
        <w:tc>
          <w:tcPr>
            <w:tcW w:w="993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Беседа, игра</w:t>
            </w:r>
          </w:p>
        </w:tc>
      </w:tr>
      <w:tr w:rsidR="007D424A" w:rsidRPr="00607AA6">
        <w:tc>
          <w:tcPr>
            <w:tcW w:w="5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16</w:t>
            </w:r>
          </w:p>
        </w:tc>
        <w:tc>
          <w:tcPr>
            <w:tcW w:w="1181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52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25</w:t>
            </w:r>
          </w:p>
        </w:tc>
        <w:tc>
          <w:tcPr>
            <w:tcW w:w="11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2</w:t>
            </w:r>
          </w:p>
        </w:tc>
        <w:tc>
          <w:tcPr>
            <w:tcW w:w="326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 xml:space="preserve">Закрепление </w:t>
            </w:r>
          </w:p>
        </w:tc>
        <w:tc>
          <w:tcPr>
            <w:tcW w:w="993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Опрос</w:t>
            </w:r>
          </w:p>
        </w:tc>
      </w:tr>
      <w:tr w:rsidR="007D424A" w:rsidRPr="00607AA6">
        <w:tc>
          <w:tcPr>
            <w:tcW w:w="5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17</w:t>
            </w:r>
          </w:p>
        </w:tc>
        <w:tc>
          <w:tcPr>
            <w:tcW w:w="1181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Ноябрь</w:t>
            </w:r>
          </w:p>
        </w:tc>
        <w:tc>
          <w:tcPr>
            <w:tcW w:w="52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30</w:t>
            </w:r>
          </w:p>
        </w:tc>
        <w:tc>
          <w:tcPr>
            <w:tcW w:w="11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2</w:t>
            </w:r>
          </w:p>
        </w:tc>
        <w:tc>
          <w:tcPr>
            <w:tcW w:w="326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Моя школа</w:t>
            </w:r>
          </w:p>
        </w:tc>
        <w:tc>
          <w:tcPr>
            <w:tcW w:w="993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Беседа, игра</w:t>
            </w:r>
          </w:p>
        </w:tc>
      </w:tr>
      <w:tr w:rsidR="007D424A" w:rsidRPr="00607AA6">
        <w:tc>
          <w:tcPr>
            <w:tcW w:w="5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18</w:t>
            </w:r>
          </w:p>
        </w:tc>
        <w:tc>
          <w:tcPr>
            <w:tcW w:w="1181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52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2</w:t>
            </w:r>
          </w:p>
        </w:tc>
        <w:tc>
          <w:tcPr>
            <w:tcW w:w="326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Закрепление</w:t>
            </w:r>
          </w:p>
        </w:tc>
        <w:tc>
          <w:tcPr>
            <w:tcW w:w="993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Опрос</w:t>
            </w:r>
          </w:p>
        </w:tc>
      </w:tr>
      <w:tr w:rsidR="007D424A" w:rsidRPr="00607AA6">
        <w:tc>
          <w:tcPr>
            <w:tcW w:w="5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19</w:t>
            </w:r>
          </w:p>
        </w:tc>
        <w:tc>
          <w:tcPr>
            <w:tcW w:w="1181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52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6</w:t>
            </w:r>
          </w:p>
        </w:tc>
        <w:tc>
          <w:tcPr>
            <w:tcW w:w="11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2</w:t>
            </w:r>
          </w:p>
        </w:tc>
        <w:tc>
          <w:tcPr>
            <w:tcW w:w="326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Мой край - «Дом» по схеме</w:t>
            </w:r>
          </w:p>
        </w:tc>
        <w:tc>
          <w:tcPr>
            <w:tcW w:w="993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Беседа</w:t>
            </w:r>
          </w:p>
        </w:tc>
      </w:tr>
      <w:tr w:rsidR="007D424A" w:rsidRPr="00607AA6">
        <w:tc>
          <w:tcPr>
            <w:tcW w:w="5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20</w:t>
            </w:r>
          </w:p>
        </w:tc>
        <w:tc>
          <w:tcPr>
            <w:tcW w:w="1181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52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8</w:t>
            </w:r>
          </w:p>
        </w:tc>
        <w:tc>
          <w:tcPr>
            <w:tcW w:w="11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2</w:t>
            </w:r>
          </w:p>
        </w:tc>
        <w:tc>
          <w:tcPr>
            <w:tcW w:w="326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Закрепление</w:t>
            </w:r>
          </w:p>
        </w:tc>
        <w:tc>
          <w:tcPr>
            <w:tcW w:w="993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Опрос</w:t>
            </w:r>
          </w:p>
        </w:tc>
      </w:tr>
      <w:tr w:rsidR="007D424A" w:rsidRPr="00607AA6">
        <w:tc>
          <w:tcPr>
            <w:tcW w:w="5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21</w:t>
            </w:r>
          </w:p>
        </w:tc>
        <w:tc>
          <w:tcPr>
            <w:tcW w:w="1181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52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13</w:t>
            </w:r>
          </w:p>
        </w:tc>
        <w:tc>
          <w:tcPr>
            <w:tcW w:w="11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2</w:t>
            </w:r>
          </w:p>
        </w:tc>
        <w:tc>
          <w:tcPr>
            <w:tcW w:w="326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Мой дом – «Моя улица»</w:t>
            </w:r>
          </w:p>
        </w:tc>
        <w:tc>
          <w:tcPr>
            <w:tcW w:w="993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Беседа</w:t>
            </w:r>
          </w:p>
        </w:tc>
      </w:tr>
      <w:tr w:rsidR="007D424A" w:rsidRPr="00607AA6">
        <w:tc>
          <w:tcPr>
            <w:tcW w:w="5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22</w:t>
            </w:r>
          </w:p>
        </w:tc>
        <w:tc>
          <w:tcPr>
            <w:tcW w:w="1181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52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15</w:t>
            </w:r>
          </w:p>
        </w:tc>
        <w:tc>
          <w:tcPr>
            <w:tcW w:w="11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2</w:t>
            </w:r>
          </w:p>
        </w:tc>
        <w:tc>
          <w:tcPr>
            <w:tcW w:w="326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Закрепление</w:t>
            </w:r>
          </w:p>
        </w:tc>
        <w:tc>
          <w:tcPr>
            <w:tcW w:w="993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Опрос</w:t>
            </w:r>
          </w:p>
        </w:tc>
      </w:tr>
      <w:tr w:rsidR="007D424A" w:rsidRPr="00607AA6">
        <w:tc>
          <w:tcPr>
            <w:tcW w:w="5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23</w:t>
            </w:r>
          </w:p>
        </w:tc>
        <w:tc>
          <w:tcPr>
            <w:tcW w:w="1181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52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20</w:t>
            </w:r>
          </w:p>
        </w:tc>
        <w:tc>
          <w:tcPr>
            <w:tcW w:w="11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2</w:t>
            </w:r>
          </w:p>
        </w:tc>
        <w:tc>
          <w:tcPr>
            <w:tcW w:w="326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Волшебная коробочка</w:t>
            </w:r>
          </w:p>
        </w:tc>
        <w:tc>
          <w:tcPr>
            <w:tcW w:w="993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Беседа, игра</w:t>
            </w:r>
          </w:p>
        </w:tc>
      </w:tr>
      <w:tr w:rsidR="007D424A" w:rsidRPr="00607AA6">
        <w:tc>
          <w:tcPr>
            <w:tcW w:w="5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24</w:t>
            </w:r>
          </w:p>
        </w:tc>
        <w:tc>
          <w:tcPr>
            <w:tcW w:w="1181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52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22</w:t>
            </w:r>
          </w:p>
        </w:tc>
        <w:tc>
          <w:tcPr>
            <w:tcW w:w="11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2</w:t>
            </w:r>
          </w:p>
        </w:tc>
        <w:tc>
          <w:tcPr>
            <w:tcW w:w="326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Закрепление</w:t>
            </w:r>
          </w:p>
        </w:tc>
        <w:tc>
          <w:tcPr>
            <w:tcW w:w="993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Опрос</w:t>
            </w:r>
          </w:p>
        </w:tc>
      </w:tr>
      <w:tr w:rsidR="007D424A" w:rsidRPr="00607AA6">
        <w:tc>
          <w:tcPr>
            <w:tcW w:w="5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25</w:t>
            </w:r>
          </w:p>
        </w:tc>
        <w:tc>
          <w:tcPr>
            <w:tcW w:w="1181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52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27</w:t>
            </w:r>
          </w:p>
        </w:tc>
        <w:tc>
          <w:tcPr>
            <w:tcW w:w="11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2</w:t>
            </w:r>
          </w:p>
        </w:tc>
        <w:tc>
          <w:tcPr>
            <w:tcW w:w="3260" w:type="dxa"/>
          </w:tcPr>
          <w:p w:rsidR="007D424A" w:rsidRPr="001B2885" w:rsidRDefault="007D424A" w:rsidP="00607AA6">
            <w:pPr>
              <w:rPr>
                <w:color w:val="000000"/>
              </w:rPr>
            </w:pPr>
            <w:r w:rsidRPr="001B2885">
              <w:rPr>
                <w:color w:val="000000"/>
              </w:rPr>
              <w:t>Волшебный прямоугольник</w:t>
            </w:r>
          </w:p>
        </w:tc>
        <w:tc>
          <w:tcPr>
            <w:tcW w:w="993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Беседа, игра</w:t>
            </w:r>
          </w:p>
        </w:tc>
      </w:tr>
      <w:tr w:rsidR="007D424A" w:rsidRPr="00607AA6">
        <w:tc>
          <w:tcPr>
            <w:tcW w:w="5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26</w:t>
            </w:r>
          </w:p>
        </w:tc>
        <w:tc>
          <w:tcPr>
            <w:tcW w:w="1181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52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29</w:t>
            </w:r>
          </w:p>
        </w:tc>
        <w:tc>
          <w:tcPr>
            <w:tcW w:w="11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2</w:t>
            </w:r>
          </w:p>
        </w:tc>
        <w:tc>
          <w:tcPr>
            <w:tcW w:w="326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Закрепление</w:t>
            </w:r>
          </w:p>
        </w:tc>
        <w:tc>
          <w:tcPr>
            <w:tcW w:w="993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Опрос</w:t>
            </w:r>
          </w:p>
        </w:tc>
      </w:tr>
      <w:tr w:rsidR="007D424A" w:rsidRPr="00607AA6">
        <w:tc>
          <w:tcPr>
            <w:tcW w:w="5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27</w:t>
            </w:r>
          </w:p>
        </w:tc>
        <w:tc>
          <w:tcPr>
            <w:tcW w:w="1181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Декабрь</w:t>
            </w:r>
          </w:p>
        </w:tc>
        <w:tc>
          <w:tcPr>
            <w:tcW w:w="52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4</w:t>
            </w:r>
          </w:p>
        </w:tc>
        <w:tc>
          <w:tcPr>
            <w:tcW w:w="11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2</w:t>
            </w:r>
          </w:p>
        </w:tc>
        <w:tc>
          <w:tcPr>
            <w:tcW w:w="3260" w:type="dxa"/>
          </w:tcPr>
          <w:p w:rsidR="007D424A" w:rsidRPr="001B2885" w:rsidRDefault="007D424A" w:rsidP="00607AA6">
            <w:pPr>
              <w:rPr>
                <w:color w:val="000000"/>
              </w:rPr>
            </w:pPr>
            <w:r w:rsidRPr="001B2885">
              <w:rPr>
                <w:color w:val="000000"/>
              </w:rPr>
              <w:t xml:space="preserve">  Волшебный квадратик</w:t>
            </w:r>
          </w:p>
        </w:tc>
        <w:tc>
          <w:tcPr>
            <w:tcW w:w="993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Беседа</w:t>
            </w:r>
          </w:p>
        </w:tc>
      </w:tr>
      <w:tr w:rsidR="007D424A" w:rsidRPr="00607AA6">
        <w:tc>
          <w:tcPr>
            <w:tcW w:w="5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28</w:t>
            </w:r>
          </w:p>
        </w:tc>
        <w:tc>
          <w:tcPr>
            <w:tcW w:w="1181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52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6</w:t>
            </w:r>
          </w:p>
        </w:tc>
        <w:tc>
          <w:tcPr>
            <w:tcW w:w="11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2</w:t>
            </w:r>
          </w:p>
        </w:tc>
        <w:tc>
          <w:tcPr>
            <w:tcW w:w="326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Закрепление</w:t>
            </w:r>
          </w:p>
        </w:tc>
        <w:tc>
          <w:tcPr>
            <w:tcW w:w="993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Опрос</w:t>
            </w:r>
          </w:p>
        </w:tc>
      </w:tr>
      <w:tr w:rsidR="007D424A" w:rsidRPr="00607AA6">
        <w:tc>
          <w:tcPr>
            <w:tcW w:w="534" w:type="dxa"/>
          </w:tcPr>
          <w:p w:rsidR="007D424A" w:rsidRPr="001B2885" w:rsidRDefault="007D424A" w:rsidP="001B2885">
            <w:pPr>
              <w:tabs>
                <w:tab w:val="center" w:pos="211"/>
              </w:tabs>
              <w:rPr>
                <w:color w:val="000000"/>
              </w:rPr>
            </w:pPr>
            <w:r w:rsidRPr="001B2885">
              <w:rPr>
                <w:color w:val="000000"/>
              </w:rPr>
              <w:t>29</w:t>
            </w:r>
          </w:p>
        </w:tc>
        <w:tc>
          <w:tcPr>
            <w:tcW w:w="1181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52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11</w:t>
            </w:r>
          </w:p>
        </w:tc>
        <w:tc>
          <w:tcPr>
            <w:tcW w:w="11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2</w:t>
            </w:r>
          </w:p>
        </w:tc>
        <w:tc>
          <w:tcPr>
            <w:tcW w:w="3260" w:type="dxa"/>
          </w:tcPr>
          <w:p w:rsidR="007D424A" w:rsidRPr="001B2885" w:rsidRDefault="007D424A" w:rsidP="00607AA6">
            <w:pPr>
              <w:rPr>
                <w:color w:val="000000"/>
              </w:rPr>
            </w:pPr>
            <w:r w:rsidRPr="001B2885">
              <w:rPr>
                <w:color w:val="000000"/>
              </w:rPr>
              <w:t xml:space="preserve"> Волшебная палочка</w:t>
            </w:r>
          </w:p>
        </w:tc>
        <w:tc>
          <w:tcPr>
            <w:tcW w:w="993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Беседа</w:t>
            </w:r>
          </w:p>
        </w:tc>
      </w:tr>
      <w:tr w:rsidR="007D424A" w:rsidRPr="00607AA6">
        <w:tc>
          <w:tcPr>
            <w:tcW w:w="5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30</w:t>
            </w:r>
          </w:p>
        </w:tc>
        <w:tc>
          <w:tcPr>
            <w:tcW w:w="1181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52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13</w:t>
            </w:r>
          </w:p>
        </w:tc>
        <w:tc>
          <w:tcPr>
            <w:tcW w:w="11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2</w:t>
            </w:r>
          </w:p>
        </w:tc>
        <w:tc>
          <w:tcPr>
            <w:tcW w:w="326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Закрепление</w:t>
            </w:r>
          </w:p>
        </w:tc>
        <w:tc>
          <w:tcPr>
            <w:tcW w:w="993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Опрос</w:t>
            </w:r>
          </w:p>
        </w:tc>
      </w:tr>
      <w:tr w:rsidR="007D424A" w:rsidRPr="00607AA6">
        <w:tc>
          <w:tcPr>
            <w:tcW w:w="5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31</w:t>
            </w:r>
          </w:p>
        </w:tc>
        <w:tc>
          <w:tcPr>
            <w:tcW w:w="1181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52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18</w:t>
            </w:r>
          </w:p>
        </w:tc>
        <w:tc>
          <w:tcPr>
            <w:tcW w:w="11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2</w:t>
            </w:r>
          </w:p>
        </w:tc>
        <w:tc>
          <w:tcPr>
            <w:tcW w:w="326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Моя любимая шкатулка</w:t>
            </w:r>
          </w:p>
        </w:tc>
        <w:tc>
          <w:tcPr>
            <w:tcW w:w="993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Беседа</w:t>
            </w:r>
          </w:p>
        </w:tc>
      </w:tr>
      <w:tr w:rsidR="007D424A" w:rsidRPr="00607AA6">
        <w:tc>
          <w:tcPr>
            <w:tcW w:w="5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32</w:t>
            </w:r>
          </w:p>
        </w:tc>
        <w:tc>
          <w:tcPr>
            <w:tcW w:w="1181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52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20</w:t>
            </w:r>
          </w:p>
        </w:tc>
        <w:tc>
          <w:tcPr>
            <w:tcW w:w="11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2</w:t>
            </w:r>
          </w:p>
        </w:tc>
        <w:tc>
          <w:tcPr>
            <w:tcW w:w="326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Закрепление</w:t>
            </w:r>
          </w:p>
        </w:tc>
        <w:tc>
          <w:tcPr>
            <w:tcW w:w="993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Опрос</w:t>
            </w:r>
          </w:p>
        </w:tc>
      </w:tr>
      <w:tr w:rsidR="007D424A" w:rsidRPr="00607AA6">
        <w:tc>
          <w:tcPr>
            <w:tcW w:w="5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33</w:t>
            </w:r>
          </w:p>
        </w:tc>
        <w:tc>
          <w:tcPr>
            <w:tcW w:w="1181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52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25</w:t>
            </w:r>
          </w:p>
        </w:tc>
        <w:tc>
          <w:tcPr>
            <w:tcW w:w="11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2</w:t>
            </w:r>
          </w:p>
        </w:tc>
        <w:tc>
          <w:tcPr>
            <w:tcW w:w="326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Башня.</w:t>
            </w:r>
          </w:p>
        </w:tc>
        <w:tc>
          <w:tcPr>
            <w:tcW w:w="993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Беседа</w:t>
            </w:r>
          </w:p>
        </w:tc>
      </w:tr>
      <w:tr w:rsidR="007D424A" w:rsidRPr="00607AA6">
        <w:tc>
          <w:tcPr>
            <w:tcW w:w="5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34</w:t>
            </w:r>
          </w:p>
        </w:tc>
        <w:tc>
          <w:tcPr>
            <w:tcW w:w="1181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52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27</w:t>
            </w:r>
          </w:p>
        </w:tc>
        <w:tc>
          <w:tcPr>
            <w:tcW w:w="11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2</w:t>
            </w:r>
          </w:p>
        </w:tc>
        <w:tc>
          <w:tcPr>
            <w:tcW w:w="326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Закрепление</w:t>
            </w:r>
          </w:p>
        </w:tc>
        <w:tc>
          <w:tcPr>
            <w:tcW w:w="993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Опрос</w:t>
            </w:r>
          </w:p>
        </w:tc>
      </w:tr>
      <w:tr w:rsidR="007D424A" w:rsidRPr="00607AA6">
        <w:tc>
          <w:tcPr>
            <w:tcW w:w="5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35</w:t>
            </w:r>
          </w:p>
        </w:tc>
        <w:tc>
          <w:tcPr>
            <w:tcW w:w="1181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Январь</w:t>
            </w:r>
          </w:p>
        </w:tc>
        <w:tc>
          <w:tcPr>
            <w:tcW w:w="52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8</w:t>
            </w:r>
          </w:p>
        </w:tc>
        <w:tc>
          <w:tcPr>
            <w:tcW w:w="11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2</w:t>
            </w:r>
          </w:p>
        </w:tc>
        <w:tc>
          <w:tcPr>
            <w:tcW w:w="326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Небоскреб</w:t>
            </w:r>
          </w:p>
        </w:tc>
        <w:tc>
          <w:tcPr>
            <w:tcW w:w="993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Беседа</w:t>
            </w:r>
          </w:p>
        </w:tc>
      </w:tr>
      <w:tr w:rsidR="007D424A" w:rsidRPr="00607AA6">
        <w:tc>
          <w:tcPr>
            <w:tcW w:w="5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36</w:t>
            </w:r>
          </w:p>
        </w:tc>
        <w:tc>
          <w:tcPr>
            <w:tcW w:w="1181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52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10</w:t>
            </w:r>
          </w:p>
        </w:tc>
        <w:tc>
          <w:tcPr>
            <w:tcW w:w="11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2</w:t>
            </w:r>
          </w:p>
        </w:tc>
        <w:tc>
          <w:tcPr>
            <w:tcW w:w="326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Закрепление</w:t>
            </w:r>
          </w:p>
        </w:tc>
        <w:tc>
          <w:tcPr>
            <w:tcW w:w="993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Опрос</w:t>
            </w:r>
          </w:p>
        </w:tc>
      </w:tr>
      <w:tr w:rsidR="007D424A" w:rsidRPr="00607AA6">
        <w:tc>
          <w:tcPr>
            <w:tcW w:w="5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37</w:t>
            </w:r>
          </w:p>
        </w:tc>
        <w:tc>
          <w:tcPr>
            <w:tcW w:w="1181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52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15</w:t>
            </w:r>
          </w:p>
        </w:tc>
        <w:tc>
          <w:tcPr>
            <w:tcW w:w="11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2</w:t>
            </w:r>
          </w:p>
        </w:tc>
        <w:tc>
          <w:tcPr>
            <w:tcW w:w="326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Моя любимая мебель</w:t>
            </w:r>
          </w:p>
        </w:tc>
        <w:tc>
          <w:tcPr>
            <w:tcW w:w="993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Беседа</w:t>
            </w:r>
          </w:p>
        </w:tc>
      </w:tr>
      <w:tr w:rsidR="007D424A" w:rsidRPr="00607AA6">
        <w:tc>
          <w:tcPr>
            <w:tcW w:w="5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38</w:t>
            </w:r>
          </w:p>
        </w:tc>
        <w:tc>
          <w:tcPr>
            <w:tcW w:w="1181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52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17</w:t>
            </w:r>
          </w:p>
        </w:tc>
        <w:tc>
          <w:tcPr>
            <w:tcW w:w="11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2</w:t>
            </w:r>
          </w:p>
        </w:tc>
        <w:tc>
          <w:tcPr>
            <w:tcW w:w="326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Закрепление</w:t>
            </w:r>
          </w:p>
        </w:tc>
        <w:tc>
          <w:tcPr>
            <w:tcW w:w="993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Опрос</w:t>
            </w:r>
          </w:p>
        </w:tc>
      </w:tr>
      <w:tr w:rsidR="007D424A" w:rsidRPr="00607AA6">
        <w:tc>
          <w:tcPr>
            <w:tcW w:w="5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39</w:t>
            </w:r>
          </w:p>
        </w:tc>
        <w:tc>
          <w:tcPr>
            <w:tcW w:w="1181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52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22</w:t>
            </w:r>
          </w:p>
        </w:tc>
        <w:tc>
          <w:tcPr>
            <w:tcW w:w="11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2</w:t>
            </w:r>
          </w:p>
        </w:tc>
        <w:tc>
          <w:tcPr>
            <w:tcW w:w="3260" w:type="dxa"/>
          </w:tcPr>
          <w:p w:rsidR="007D424A" w:rsidRPr="001B2885" w:rsidRDefault="007D424A" w:rsidP="00607AA6">
            <w:pPr>
              <w:rPr>
                <w:color w:val="000000"/>
              </w:rPr>
            </w:pPr>
            <w:r w:rsidRPr="001B2885">
              <w:rPr>
                <w:color w:val="000000"/>
              </w:rPr>
              <w:t>Мой любимый  столик</w:t>
            </w:r>
          </w:p>
        </w:tc>
        <w:tc>
          <w:tcPr>
            <w:tcW w:w="993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Беседа</w:t>
            </w:r>
          </w:p>
        </w:tc>
      </w:tr>
      <w:tr w:rsidR="007D424A" w:rsidRPr="00607AA6">
        <w:tc>
          <w:tcPr>
            <w:tcW w:w="5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40</w:t>
            </w:r>
          </w:p>
        </w:tc>
        <w:tc>
          <w:tcPr>
            <w:tcW w:w="1181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52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24</w:t>
            </w:r>
          </w:p>
        </w:tc>
        <w:tc>
          <w:tcPr>
            <w:tcW w:w="11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2</w:t>
            </w:r>
          </w:p>
        </w:tc>
        <w:tc>
          <w:tcPr>
            <w:tcW w:w="326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Закрепление</w:t>
            </w:r>
          </w:p>
        </w:tc>
        <w:tc>
          <w:tcPr>
            <w:tcW w:w="993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Опрос</w:t>
            </w:r>
          </w:p>
        </w:tc>
      </w:tr>
      <w:tr w:rsidR="007D424A" w:rsidRPr="00607AA6">
        <w:tc>
          <w:tcPr>
            <w:tcW w:w="5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41</w:t>
            </w:r>
          </w:p>
        </w:tc>
        <w:tc>
          <w:tcPr>
            <w:tcW w:w="1181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52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29</w:t>
            </w:r>
          </w:p>
        </w:tc>
        <w:tc>
          <w:tcPr>
            <w:tcW w:w="11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2</w:t>
            </w:r>
          </w:p>
        </w:tc>
        <w:tc>
          <w:tcPr>
            <w:tcW w:w="3260" w:type="dxa"/>
          </w:tcPr>
          <w:p w:rsidR="007D424A" w:rsidRPr="001B2885" w:rsidRDefault="007D424A" w:rsidP="001B2885">
            <w:pPr>
              <w:tabs>
                <w:tab w:val="left" w:pos="345"/>
                <w:tab w:val="center" w:pos="1522"/>
              </w:tabs>
              <w:rPr>
                <w:color w:val="000000"/>
              </w:rPr>
            </w:pPr>
            <w:r w:rsidRPr="001B2885">
              <w:rPr>
                <w:color w:val="000000"/>
              </w:rPr>
              <w:tab/>
              <w:t>Мой любимый шкафчик</w:t>
            </w:r>
          </w:p>
        </w:tc>
        <w:tc>
          <w:tcPr>
            <w:tcW w:w="993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Беседа</w:t>
            </w:r>
          </w:p>
        </w:tc>
      </w:tr>
      <w:tr w:rsidR="007D424A" w:rsidRPr="00607AA6">
        <w:tc>
          <w:tcPr>
            <w:tcW w:w="5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42</w:t>
            </w:r>
          </w:p>
        </w:tc>
        <w:tc>
          <w:tcPr>
            <w:tcW w:w="1181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52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31</w:t>
            </w:r>
          </w:p>
        </w:tc>
        <w:tc>
          <w:tcPr>
            <w:tcW w:w="11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2</w:t>
            </w:r>
          </w:p>
        </w:tc>
        <w:tc>
          <w:tcPr>
            <w:tcW w:w="326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Закрепление</w:t>
            </w:r>
          </w:p>
        </w:tc>
        <w:tc>
          <w:tcPr>
            <w:tcW w:w="993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Опрос</w:t>
            </w:r>
          </w:p>
        </w:tc>
      </w:tr>
      <w:tr w:rsidR="007D424A" w:rsidRPr="00607AA6">
        <w:tc>
          <w:tcPr>
            <w:tcW w:w="5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43</w:t>
            </w:r>
          </w:p>
        </w:tc>
        <w:tc>
          <w:tcPr>
            <w:tcW w:w="1181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Февраль</w:t>
            </w:r>
          </w:p>
        </w:tc>
        <w:tc>
          <w:tcPr>
            <w:tcW w:w="52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5</w:t>
            </w:r>
          </w:p>
        </w:tc>
        <w:tc>
          <w:tcPr>
            <w:tcW w:w="11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2</w:t>
            </w:r>
          </w:p>
        </w:tc>
        <w:tc>
          <w:tcPr>
            <w:tcW w:w="326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Мой любимый вид транспорта</w:t>
            </w:r>
          </w:p>
        </w:tc>
        <w:tc>
          <w:tcPr>
            <w:tcW w:w="993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Беседа</w:t>
            </w:r>
          </w:p>
        </w:tc>
      </w:tr>
      <w:tr w:rsidR="007D424A" w:rsidRPr="00607AA6">
        <w:tc>
          <w:tcPr>
            <w:tcW w:w="5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44</w:t>
            </w:r>
          </w:p>
        </w:tc>
        <w:tc>
          <w:tcPr>
            <w:tcW w:w="1181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52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7</w:t>
            </w:r>
          </w:p>
        </w:tc>
        <w:tc>
          <w:tcPr>
            <w:tcW w:w="11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2</w:t>
            </w:r>
          </w:p>
        </w:tc>
        <w:tc>
          <w:tcPr>
            <w:tcW w:w="326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Закрепление</w:t>
            </w:r>
          </w:p>
        </w:tc>
        <w:tc>
          <w:tcPr>
            <w:tcW w:w="993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Опрос</w:t>
            </w:r>
          </w:p>
        </w:tc>
      </w:tr>
      <w:tr w:rsidR="007D424A" w:rsidRPr="00607AA6">
        <w:tc>
          <w:tcPr>
            <w:tcW w:w="5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45</w:t>
            </w:r>
          </w:p>
        </w:tc>
        <w:tc>
          <w:tcPr>
            <w:tcW w:w="1181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52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12</w:t>
            </w:r>
          </w:p>
        </w:tc>
        <w:tc>
          <w:tcPr>
            <w:tcW w:w="11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2</w:t>
            </w:r>
          </w:p>
        </w:tc>
        <w:tc>
          <w:tcPr>
            <w:tcW w:w="326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Правило дорожного движения - «Грузовик» работа по схеме</w:t>
            </w:r>
          </w:p>
        </w:tc>
        <w:tc>
          <w:tcPr>
            <w:tcW w:w="993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Беседа</w:t>
            </w:r>
          </w:p>
        </w:tc>
      </w:tr>
      <w:tr w:rsidR="007D424A" w:rsidRPr="00607AA6">
        <w:tc>
          <w:tcPr>
            <w:tcW w:w="5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46</w:t>
            </w:r>
          </w:p>
        </w:tc>
        <w:tc>
          <w:tcPr>
            <w:tcW w:w="1181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52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14</w:t>
            </w:r>
          </w:p>
        </w:tc>
        <w:tc>
          <w:tcPr>
            <w:tcW w:w="11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2</w:t>
            </w:r>
          </w:p>
        </w:tc>
        <w:tc>
          <w:tcPr>
            <w:tcW w:w="326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 xml:space="preserve">Закрепление </w:t>
            </w:r>
          </w:p>
        </w:tc>
        <w:tc>
          <w:tcPr>
            <w:tcW w:w="993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Опрос</w:t>
            </w:r>
          </w:p>
        </w:tc>
      </w:tr>
      <w:tr w:rsidR="007D424A" w:rsidRPr="00607AA6">
        <w:tc>
          <w:tcPr>
            <w:tcW w:w="5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47</w:t>
            </w:r>
          </w:p>
        </w:tc>
        <w:tc>
          <w:tcPr>
            <w:tcW w:w="1181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52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19</w:t>
            </w:r>
          </w:p>
        </w:tc>
        <w:tc>
          <w:tcPr>
            <w:tcW w:w="11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2</w:t>
            </w:r>
          </w:p>
        </w:tc>
        <w:tc>
          <w:tcPr>
            <w:tcW w:w="326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День защитника отечества- «Подарок папе»</w:t>
            </w:r>
          </w:p>
        </w:tc>
        <w:tc>
          <w:tcPr>
            <w:tcW w:w="993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Беседа</w:t>
            </w:r>
          </w:p>
        </w:tc>
      </w:tr>
      <w:tr w:rsidR="007D424A" w:rsidRPr="00607AA6">
        <w:tc>
          <w:tcPr>
            <w:tcW w:w="5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48</w:t>
            </w:r>
          </w:p>
        </w:tc>
        <w:tc>
          <w:tcPr>
            <w:tcW w:w="1181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52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21</w:t>
            </w:r>
          </w:p>
        </w:tc>
        <w:tc>
          <w:tcPr>
            <w:tcW w:w="11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2</w:t>
            </w:r>
          </w:p>
        </w:tc>
        <w:tc>
          <w:tcPr>
            <w:tcW w:w="326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закрепление</w:t>
            </w:r>
          </w:p>
        </w:tc>
        <w:tc>
          <w:tcPr>
            <w:tcW w:w="993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Опрос</w:t>
            </w:r>
          </w:p>
        </w:tc>
      </w:tr>
      <w:tr w:rsidR="007D424A" w:rsidRPr="00607AA6">
        <w:trPr>
          <w:trHeight w:val="313"/>
        </w:trPr>
        <w:tc>
          <w:tcPr>
            <w:tcW w:w="5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49</w:t>
            </w:r>
          </w:p>
        </w:tc>
        <w:tc>
          <w:tcPr>
            <w:tcW w:w="1181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52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26</w:t>
            </w:r>
          </w:p>
        </w:tc>
        <w:tc>
          <w:tcPr>
            <w:tcW w:w="11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2</w:t>
            </w:r>
          </w:p>
        </w:tc>
        <w:tc>
          <w:tcPr>
            <w:tcW w:w="326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«Моя улица» (дополнить улицу автомобилями)</w:t>
            </w:r>
          </w:p>
        </w:tc>
        <w:tc>
          <w:tcPr>
            <w:tcW w:w="993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Беседа</w:t>
            </w:r>
          </w:p>
        </w:tc>
      </w:tr>
      <w:tr w:rsidR="007D424A" w:rsidRPr="00607AA6">
        <w:tc>
          <w:tcPr>
            <w:tcW w:w="5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50</w:t>
            </w:r>
          </w:p>
        </w:tc>
        <w:tc>
          <w:tcPr>
            <w:tcW w:w="1181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52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28</w:t>
            </w:r>
          </w:p>
        </w:tc>
        <w:tc>
          <w:tcPr>
            <w:tcW w:w="11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2</w:t>
            </w:r>
          </w:p>
        </w:tc>
        <w:tc>
          <w:tcPr>
            <w:tcW w:w="326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Закрепление</w:t>
            </w:r>
          </w:p>
        </w:tc>
        <w:tc>
          <w:tcPr>
            <w:tcW w:w="993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Опрос</w:t>
            </w:r>
          </w:p>
        </w:tc>
      </w:tr>
      <w:tr w:rsidR="007D424A" w:rsidRPr="00607AA6">
        <w:tc>
          <w:tcPr>
            <w:tcW w:w="534" w:type="dxa"/>
          </w:tcPr>
          <w:p w:rsidR="007D424A" w:rsidRPr="001B2885" w:rsidRDefault="007D424A" w:rsidP="00607AA6">
            <w:pPr>
              <w:rPr>
                <w:color w:val="000000"/>
              </w:rPr>
            </w:pPr>
            <w:r w:rsidRPr="001B2885">
              <w:rPr>
                <w:color w:val="000000"/>
              </w:rPr>
              <w:t xml:space="preserve">  51</w:t>
            </w:r>
          </w:p>
        </w:tc>
        <w:tc>
          <w:tcPr>
            <w:tcW w:w="1181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 xml:space="preserve">Март </w:t>
            </w:r>
          </w:p>
        </w:tc>
        <w:tc>
          <w:tcPr>
            <w:tcW w:w="52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4</w:t>
            </w:r>
          </w:p>
        </w:tc>
        <w:tc>
          <w:tcPr>
            <w:tcW w:w="11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2</w:t>
            </w:r>
          </w:p>
        </w:tc>
        <w:tc>
          <w:tcPr>
            <w:tcW w:w="326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Мамы разные нужны, мамы всякие важны – «Подарок  маме»</w:t>
            </w:r>
          </w:p>
        </w:tc>
        <w:tc>
          <w:tcPr>
            <w:tcW w:w="993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Беседа</w:t>
            </w:r>
          </w:p>
        </w:tc>
      </w:tr>
      <w:tr w:rsidR="007D424A" w:rsidRPr="00607AA6">
        <w:tc>
          <w:tcPr>
            <w:tcW w:w="5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52</w:t>
            </w:r>
          </w:p>
        </w:tc>
        <w:tc>
          <w:tcPr>
            <w:tcW w:w="1181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52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6</w:t>
            </w:r>
          </w:p>
        </w:tc>
        <w:tc>
          <w:tcPr>
            <w:tcW w:w="11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2</w:t>
            </w:r>
          </w:p>
        </w:tc>
        <w:tc>
          <w:tcPr>
            <w:tcW w:w="326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Закрепление</w:t>
            </w:r>
          </w:p>
        </w:tc>
        <w:tc>
          <w:tcPr>
            <w:tcW w:w="993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Опрос</w:t>
            </w:r>
          </w:p>
        </w:tc>
      </w:tr>
      <w:tr w:rsidR="007D424A" w:rsidRPr="00607AA6">
        <w:tc>
          <w:tcPr>
            <w:tcW w:w="5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53</w:t>
            </w:r>
          </w:p>
        </w:tc>
        <w:tc>
          <w:tcPr>
            <w:tcW w:w="1181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52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11</w:t>
            </w:r>
          </w:p>
        </w:tc>
        <w:tc>
          <w:tcPr>
            <w:tcW w:w="11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2</w:t>
            </w:r>
          </w:p>
        </w:tc>
        <w:tc>
          <w:tcPr>
            <w:tcW w:w="326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Жилище, мебель</w:t>
            </w:r>
          </w:p>
        </w:tc>
        <w:tc>
          <w:tcPr>
            <w:tcW w:w="993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Беседа</w:t>
            </w:r>
          </w:p>
        </w:tc>
      </w:tr>
      <w:tr w:rsidR="007D424A" w:rsidRPr="00607AA6">
        <w:tc>
          <w:tcPr>
            <w:tcW w:w="5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54</w:t>
            </w:r>
          </w:p>
        </w:tc>
        <w:tc>
          <w:tcPr>
            <w:tcW w:w="1181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52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13</w:t>
            </w:r>
          </w:p>
        </w:tc>
        <w:tc>
          <w:tcPr>
            <w:tcW w:w="11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2</w:t>
            </w:r>
          </w:p>
        </w:tc>
        <w:tc>
          <w:tcPr>
            <w:tcW w:w="326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Закрепление</w:t>
            </w:r>
          </w:p>
        </w:tc>
        <w:tc>
          <w:tcPr>
            <w:tcW w:w="993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Опрос</w:t>
            </w:r>
          </w:p>
        </w:tc>
      </w:tr>
      <w:tr w:rsidR="007D424A" w:rsidRPr="00607AA6">
        <w:tc>
          <w:tcPr>
            <w:tcW w:w="5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55</w:t>
            </w:r>
          </w:p>
        </w:tc>
        <w:tc>
          <w:tcPr>
            <w:tcW w:w="1181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52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18</w:t>
            </w:r>
          </w:p>
        </w:tc>
        <w:tc>
          <w:tcPr>
            <w:tcW w:w="11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2</w:t>
            </w:r>
          </w:p>
        </w:tc>
        <w:tc>
          <w:tcPr>
            <w:tcW w:w="326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Мой родной городок</w:t>
            </w:r>
          </w:p>
        </w:tc>
        <w:tc>
          <w:tcPr>
            <w:tcW w:w="993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Беседа</w:t>
            </w:r>
          </w:p>
        </w:tc>
      </w:tr>
      <w:tr w:rsidR="007D424A" w:rsidRPr="00607AA6">
        <w:tc>
          <w:tcPr>
            <w:tcW w:w="5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56</w:t>
            </w:r>
          </w:p>
        </w:tc>
        <w:tc>
          <w:tcPr>
            <w:tcW w:w="1181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52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20</w:t>
            </w:r>
          </w:p>
        </w:tc>
        <w:tc>
          <w:tcPr>
            <w:tcW w:w="11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2</w:t>
            </w:r>
          </w:p>
        </w:tc>
        <w:tc>
          <w:tcPr>
            <w:tcW w:w="326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Закрепление</w:t>
            </w:r>
          </w:p>
        </w:tc>
        <w:tc>
          <w:tcPr>
            <w:tcW w:w="993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Опрос</w:t>
            </w:r>
          </w:p>
        </w:tc>
      </w:tr>
      <w:tr w:rsidR="007D424A" w:rsidRPr="00607AA6">
        <w:tc>
          <w:tcPr>
            <w:tcW w:w="5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57</w:t>
            </w:r>
          </w:p>
        </w:tc>
        <w:tc>
          <w:tcPr>
            <w:tcW w:w="1181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52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25</w:t>
            </w:r>
          </w:p>
        </w:tc>
        <w:tc>
          <w:tcPr>
            <w:tcW w:w="11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2</w:t>
            </w:r>
          </w:p>
        </w:tc>
        <w:tc>
          <w:tcPr>
            <w:tcW w:w="3260" w:type="dxa"/>
          </w:tcPr>
          <w:p w:rsidR="007D424A" w:rsidRPr="001B2885" w:rsidRDefault="007D424A" w:rsidP="00607AA6">
            <w:pPr>
              <w:rPr>
                <w:color w:val="000000"/>
              </w:rPr>
            </w:pPr>
            <w:r w:rsidRPr="001B2885">
              <w:rPr>
                <w:color w:val="000000"/>
              </w:rPr>
              <w:t xml:space="preserve">         Веселый автобус</w:t>
            </w:r>
          </w:p>
        </w:tc>
        <w:tc>
          <w:tcPr>
            <w:tcW w:w="993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Беседа</w:t>
            </w:r>
          </w:p>
        </w:tc>
      </w:tr>
      <w:tr w:rsidR="007D424A" w:rsidRPr="00607AA6">
        <w:tc>
          <w:tcPr>
            <w:tcW w:w="5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58</w:t>
            </w:r>
          </w:p>
        </w:tc>
        <w:tc>
          <w:tcPr>
            <w:tcW w:w="1181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52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27</w:t>
            </w:r>
          </w:p>
        </w:tc>
        <w:tc>
          <w:tcPr>
            <w:tcW w:w="11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2</w:t>
            </w:r>
          </w:p>
        </w:tc>
        <w:tc>
          <w:tcPr>
            <w:tcW w:w="326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Закрепление</w:t>
            </w:r>
          </w:p>
        </w:tc>
        <w:tc>
          <w:tcPr>
            <w:tcW w:w="993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Опрос</w:t>
            </w:r>
          </w:p>
        </w:tc>
      </w:tr>
      <w:tr w:rsidR="007D424A" w:rsidRPr="00607AA6">
        <w:tc>
          <w:tcPr>
            <w:tcW w:w="5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59</w:t>
            </w:r>
          </w:p>
        </w:tc>
        <w:tc>
          <w:tcPr>
            <w:tcW w:w="1181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Апрель</w:t>
            </w:r>
          </w:p>
        </w:tc>
        <w:tc>
          <w:tcPr>
            <w:tcW w:w="52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2</w:t>
            </w:r>
          </w:p>
        </w:tc>
        <w:tc>
          <w:tcPr>
            <w:tcW w:w="326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Моя любимая древня</w:t>
            </w:r>
          </w:p>
        </w:tc>
        <w:tc>
          <w:tcPr>
            <w:tcW w:w="993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Беседа</w:t>
            </w:r>
          </w:p>
        </w:tc>
      </w:tr>
      <w:tr w:rsidR="007D424A" w:rsidRPr="00607AA6">
        <w:tc>
          <w:tcPr>
            <w:tcW w:w="5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60</w:t>
            </w:r>
          </w:p>
        </w:tc>
        <w:tc>
          <w:tcPr>
            <w:tcW w:w="1181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52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3</w:t>
            </w:r>
          </w:p>
        </w:tc>
        <w:tc>
          <w:tcPr>
            <w:tcW w:w="11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2</w:t>
            </w:r>
          </w:p>
        </w:tc>
        <w:tc>
          <w:tcPr>
            <w:tcW w:w="326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Закрепление</w:t>
            </w:r>
          </w:p>
        </w:tc>
        <w:tc>
          <w:tcPr>
            <w:tcW w:w="993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Опрос</w:t>
            </w:r>
          </w:p>
        </w:tc>
      </w:tr>
      <w:tr w:rsidR="007D424A" w:rsidRPr="00607AA6">
        <w:tc>
          <w:tcPr>
            <w:tcW w:w="5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61</w:t>
            </w:r>
          </w:p>
        </w:tc>
        <w:tc>
          <w:tcPr>
            <w:tcW w:w="1181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52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8</w:t>
            </w:r>
          </w:p>
        </w:tc>
        <w:tc>
          <w:tcPr>
            <w:tcW w:w="11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2</w:t>
            </w:r>
          </w:p>
        </w:tc>
        <w:tc>
          <w:tcPr>
            <w:tcW w:w="326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 xml:space="preserve"> Волшебный домик </w:t>
            </w:r>
          </w:p>
        </w:tc>
        <w:tc>
          <w:tcPr>
            <w:tcW w:w="993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Беседа</w:t>
            </w:r>
          </w:p>
        </w:tc>
      </w:tr>
      <w:tr w:rsidR="007D424A" w:rsidRPr="00607AA6">
        <w:tc>
          <w:tcPr>
            <w:tcW w:w="5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62</w:t>
            </w:r>
          </w:p>
        </w:tc>
        <w:tc>
          <w:tcPr>
            <w:tcW w:w="1181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52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10</w:t>
            </w:r>
          </w:p>
        </w:tc>
        <w:tc>
          <w:tcPr>
            <w:tcW w:w="11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2</w:t>
            </w:r>
          </w:p>
        </w:tc>
        <w:tc>
          <w:tcPr>
            <w:tcW w:w="326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Закрепление</w:t>
            </w:r>
          </w:p>
        </w:tc>
        <w:tc>
          <w:tcPr>
            <w:tcW w:w="993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Опрос</w:t>
            </w:r>
          </w:p>
        </w:tc>
      </w:tr>
      <w:tr w:rsidR="007D424A" w:rsidRPr="00607AA6">
        <w:tc>
          <w:tcPr>
            <w:tcW w:w="5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63</w:t>
            </w:r>
          </w:p>
        </w:tc>
        <w:tc>
          <w:tcPr>
            <w:tcW w:w="1181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52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15</w:t>
            </w:r>
          </w:p>
        </w:tc>
        <w:tc>
          <w:tcPr>
            <w:tcW w:w="11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2</w:t>
            </w:r>
          </w:p>
        </w:tc>
        <w:tc>
          <w:tcPr>
            <w:tcW w:w="326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Космос – «Ракета» по схеме</w:t>
            </w:r>
          </w:p>
        </w:tc>
        <w:tc>
          <w:tcPr>
            <w:tcW w:w="993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Беседа</w:t>
            </w:r>
          </w:p>
        </w:tc>
      </w:tr>
      <w:tr w:rsidR="007D424A" w:rsidRPr="00607AA6">
        <w:tc>
          <w:tcPr>
            <w:tcW w:w="5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64</w:t>
            </w:r>
          </w:p>
        </w:tc>
        <w:tc>
          <w:tcPr>
            <w:tcW w:w="1181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52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17</w:t>
            </w:r>
          </w:p>
        </w:tc>
        <w:tc>
          <w:tcPr>
            <w:tcW w:w="11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2</w:t>
            </w:r>
          </w:p>
        </w:tc>
        <w:tc>
          <w:tcPr>
            <w:tcW w:w="326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Закрепление</w:t>
            </w:r>
          </w:p>
        </w:tc>
        <w:tc>
          <w:tcPr>
            <w:tcW w:w="993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Опрос</w:t>
            </w:r>
          </w:p>
        </w:tc>
      </w:tr>
      <w:tr w:rsidR="007D424A" w:rsidRPr="00607AA6">
        <w:tc>
          <w:tcPr>
            <w:tcW w:w="5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65</w:t>
            </w:r>
          </w:p>
        </w:tc>
        <w:tc>
          <w:tcPr>
            <w:tcW w:w="1181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52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22</w:t>
            </w:r>
          </w:p>
        </w:tc>
        <w:tc>
          <w:tcPr>
            <w:tcW w:w="11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2</w:t>
            </w:r>
          </w:p>
        </w:tc>
        <w:tc>
          <w:tcPr>
            <w:tcW w:w="326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Мой волшебный плот</w:t>
            </w:r>
          </w:p>
        </w:tc>
        <w:tc>
          <w:tcPr>
            <w:tcW w:w="993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Беседа</w:t>
            </w:r>
          </w:p>
        </w:tc>
      </w:tr>
      <w:tr w:rsidR="007D424A" w:rsidRPr="00607AA6">
        <w:tc>
          <w:tcPr>
            <w:tcW w:w="5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66</w:t>
            </w:r>
          </w:p>
        </w:tc>
        <w:tc>
          <w:tcPr>
            <w:tcW w:w="1181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52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24</w:t>
            </w:r>
          </w:p>
        </w:tc>
        <w:tc>
          <w:tcPr>
            <w:tcW w:w="11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2</w:t>
            </w:r>
          </w:p>
        </w:tc>
        <w:tc>
          <w:tcPr>
            <w:tcW w:w="326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Закрепление</w:t>
            </w:r>
          </w:p>
        </w:tc>
        <w:tc>
          <w:tcPr>
            <w:tcW w:w="993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Опрос</w:t>
            </w:r>
          </w:p>
        </w:tc>
      </w:tr>
      <w:tr w:rsidR="007D424A" w:rsidRPr="00607AA6">
        <w:tc>
          <w:tcPr>
            <w:tcW w:w="5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67</w:t>
            </w:r>
          </w:p>
        </w:tc>
        <w:tc>
          <w:tcPr>
            <w:tcW w:w="1181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Май</w:t>
            </w:r>
          </w:p>
        </w:tc>
        <w:tc>
          <w:tcPr>
            <w:tcW w:w="52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29</w:t>
            </w:r>
          </w:p>
        </w:tc>
        <w:tc>
          <w:tcPr>
            <w:tcW w:w="11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2</w:t>
            </w:r>
          </w:p>
        </w:tc>
        <w:tc>
          <w:tcPr>
            <w:tcW w:w="326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Мировой океан – «кораблик» по схеме</w:t>
            </w:r>
          </w:p>
        </w:tc>
        <w:tc>
          <w:tcPr>
            <w:tcW w:w="993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Беседа</w:t>
            </w:r>
          </w:p>
        </w:tc>
      </w:tr>
      <w:tr w:rsidR="007D424A" w:rsidRPr="00607AA6">
        <w:tc>
          <w:tcPr>
            <w:tcW w:w="5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68</w:t>
            </w:r>
          </w:p>
        </w:tc>
        <w:tc>
          <w:tcPr>
            <w:tcW w:w="1181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52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6</w:t>
            </w:r>
          </w:p>
        </w:tc>
        <w:tc>
          <w:tcPr>
            <w:tcW w:w="11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2</w:t>
            </w:r>
          </w:p>
        </w:tc>
        <w:tc>
          <w:tcPr>
            <w:tcW w:w="326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Закрепление</w:t>
            </w:r>
          </w:p>
        </w:tc>
        <w:tc>
          <w:tcPr>
            <w:tcW w:w="993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Опрос</w:t>
            </w:r>
          </w:p>
        </w:tc>
      </w:tr>
      <w:tr w:rsidR="007D424A" w:rsidRPr="00607AA6">
        <w:tc>
          <w:tcPr>
            <w:tcW w:w="5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69</w:t>
            </w:r>
          </w:p>
        </w:tc>
        <w:tc>
          <w:tcPr>
            <w:tcW w:w="1181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52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8</w:t>
            </w:r>
          </w:p>
        </w:tc>
        <w:tc>
          <w:tcPr>
            <w:tcW w:w="11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2</w:t>
            </w:r>
          </w:p>
        </w:tc>
        <w:tc>
          <w:tcPr>
            <w:tcW w:w="326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День Победы – «Голубь мира» по схеме самостоятельно</w:t>
            </w:r>
          </w:p>
        </w:tc>
        <w:tc>
          <w:tcPr>
            <w:tcW w:w="993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Беседа</w:t>
            </w:r>
          </w:p>
        </w:tc>
      </w:tr>
      <w:tr w:rsidR="007D424A" w:rsidRPr="00607AA6">
        <w:tc>
          <w:tcPr>
            <w:tcW w:w="5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70</w:t>
            </w:r>
          </w:p>
        </w:tc>
        <w:tc>
          <w:tcPr>
            <w:tcW w:w="1181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52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13</w:t>
            </w:r>
          </w:p>
        </w:tc>
        <w:tc>
          <w:tcPr>
            <w:tcW w:w="11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2</w:t>
            </w:r>
          </w:p>
        </w:tc>
        <w:tc>
          <w:tcPr>
            <w:tcW w:w="326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Закрепление</w:t>
            </w:r>
          </w:p>
        </w:tc>
        <w:tc>
          <w:tcPr>
            <w:tcW w:w="993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Опрос</w:t>
            </w:r>
          </w:p>
        </w:tc>
      </w:tr>
      <w:tr w:rsidR="007D424A" w:rsidRPr="00607AA6">
        <w:tc>
          <w:tcPr>
            <w:tcW w:w="5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71</w:t>
            </w:r>
          </w:p>
        </w:tc>
        <w:tc>
          <w:tcPr>
            <w:tcW w:w="1181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52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15</w:t>
            </w:r>
          </w:p>
        </w:tc>
        <w:tc>
          <w:tcPr>
            <w:tcW w:w="11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2</w:t>
            </w:r>
          </w:p>
        </w:tc>
        <w:tc>
          <w:tcPr>
            <w:tcW w:w="326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Выставка работ</w:t>
            </w:r>
          </w:p>
        </w:tc>
        <w:tc>
          <w:tcPr>
            <w:tcW w:w="993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Игра</w:t>
            </w:r>
          </w:p>
        </w:tc>
      </w:tr>
      <w:tr w:rsidR="007D424A" w:rsidRPr="00607AA6">
        <w:tc>
          <w:tcPr>
            <w:tcW w:w="5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72</w:t>
            </w:r>
          </w:p>
        </w:tc>
        <w:tc>
          <w:tcPr>
            <w:tcW w:w="1181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52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20</w:t>
            </w:r>
          </w:p>
        </w:tc>
        <w:tc>
          <w:tcPr>
            <w:tcW w:w="11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2</w:t>
            </w:r>
          </w:p>
        </w:tc>
        <w:tc>
          <w:tcPr>
            <w:tcW w:w="326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Выставка работ</w:t>
            </w:r>
          </w:p>
        </w:tc>
        <w:tc>
          <w:tcPr>
            <w:tcW w:w="993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Игра</w:t>
            </w:r>
          </w:p>
        </w:tc>
      </w:tr>
      <w:tr w:rsidR="007D424A" w:rsidRPr="00607AA6">
        <w:tc>
          <w:tcPr>
            <w:tcW w:w="1715" w:type="dxa"/>
            <w:gridSpan w:val="2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Всего</w:t>
            </w:r>
          </w:p>
        </w:tc>
        <w:tc>
          <w:tcPr>
            <w:tcW w:w="52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  <w:r w:rsidRPr="001B2885">
              <w:rPr>
                <w:color w:val="000000"/>
              </w:rPr>
              <w:t>144</w:t>
            </w:r>
          </w:p>
        </w:tc>
        <w:tc>
          <w:tcPr>
            <w:tcW w:w="3260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</w:tcPr>
          <w:p w:rsidR="007D424A" w:rsidRPr="001B2885" w:rsidRDefault="007D424A" w:rsidP="001B2885">
            <w:pPr>
              <w:jc w:val="center"/>
              <w:rPr>
                <w:color w:val="000000"/>
              </w:rPr>
            </w:pPr>
          </w:p>
        </w:tc>
      </w:tr>
    </w:tbl>
    <w:p w:rsidR="007D424A" w:rsidRPr="00607AA6" w:rsidRDefault="007D424A" w:rsidP="00607AA6">
      <w:pPr>
        <w:jc w:val="center"/>
        <w:rPr>
          <w:color w:val="000000"/>
        </w:rPr>
      </w:pPr>
    </w:p>
    <w:p w:rsidR="007D424A" w:rsidRPr="00607AA6" w:rsidRDefault="007D424A" w:rsidP="00E6604E">
      <w:pPr>
        <w:jc w:val="center"/>
        <w:rPr>
          <w:color w:val="000000"/>
        </w:rPr>
      </w:pPr>
    </w:p>
    <w:sectPr w:rsidR="007D424A" w:rsidRPr="00607AA6" w:rsidSect="008972C7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540E5"/>
    <w:multiLevelType w:val="hybridMultilevel"/>
    <w:tmpl w:val="28ACC2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E60ADD"/>
    <w:multiLevelType w:val="hybridMultilevel"/>
    <w:tmpl w:val="CF7A140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2">
    <w:nsid w:val="3AD06C97"/>
    <w:multiLevelType w:val="hybridMultilevel"/>
    <w:tmpl w:val="6D6A1EB8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3D4305F0"/>
    <w:multiLevelType w:val="hybridMultilevel"/>
    <w:tmpl w:val="0EEA766A"/>
    <w:lvl w:ilvl="0" w:tplc="55BC7AF2">
      <w:start w:val="1"/>
      <w:numFmt w:val="bullet"/>
      <w:lvlText w:val="•"/>
      <w:lvlJc w:val="left"/>
      <w:pPr>
        <w:ind w:left="415"/>
      </w:pPr>
      <w:rPr>
        <w:rFonts w:ascii="Arial" w:eastAsia="Times New Roman" w:hAnsi="Aria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1" w:tplc="1A36E826">
      <w:start w:val="1"/>
      <w:numFmt w:val="bullet"/>
      <w:lvlText w:val="o"/>
      <w:lvlJc w:val="left"/>
      <w:pPr>
        <w:ind w:left="1222"/>
      </w:pPr>
      <w:rPr>
        <w:rFonts w:ascii="Segoe UI Symbol" w:eastAsia="Times New Roman" w:hAnsi="Segoe UI Symbo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2" w:tplc="96CA6E4A">
      <w:start w:val="1"/>
      <w:numFmt w:val="bullet"/>
      <w:lvlText w:val="▪"/>
      <w:lvlJc w:val="left"/>
      <w:pPr>
        <w:ind w:left="1942"/>
      </w:pPr>
      <w:rPr>
        <w:rFonts w:ascii="Segoe UI Symbol" w:eastAsia="Times New Roman" w:hAnsi="Segoe UI Symbo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3" w:tplc="A12EEF1A">
      <w:start w:val="1"/>
      <w:numFmt w:val="bullet"/>
      <w:lvlText w:val="•"/>
      <w:lvlJc w:val="left"/>
      <w:pPr>
        <w:ind w:left="2662"/>
      </w:pPr>
      <w:rPr>
        <w:rFonts w:ascii="Arial" w:eastAsia="Times New Roman" w:hAnsi="Aria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4" w:tplc="3752D56A">
      <w:start w:val="1"/>
      <w:numFmt w:val="bullet"/>
      <w:lvlText w:val="o"/>
      <w:lvlJc w:val="left"/>
      <w:pPr>
        <w:ind w:left="3382"/>
      </w:pPr>
      <w:rPr>
        <w:rFonts w:ascii="Segoe UI Symbol" w:eastAsia="Times New Roman" w:hAnsi="Segoe UI Symbo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5" w:tplc="DDB8986E">
      <w:start w:val="1"/>
      <w:numFmt w:val="bullet"/>
      <w:lvlText w:val="▪"/>
      <w:lvlJc w:val="left"/>
      <w:pPr>
        <w:ind w:left="4102"/>
      </w:pPr>
      <w:rPr>
        <w:rFonts w:ascii="Segoe UI Symbol" w:eastAsia="Times New Roman" w:hAnsi="Segoe UI Symbo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6" w:tplc="281864F6">
      <w:start w:val="1"/>
      <w:numFmt w:val="bullet"/>
      <w:lvlText w:val="•"/>
      <w:lvlJc w:val="left"/>
      <w:pPr>
        <w:ind w:left="4822"/>
      </w:pPr>
      <w:rPr>
        <w:rFonts w:ascii="Arial" w:eastAsia="Times New Roman" w:hAnsi="Aria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7" w:tplc="98B6F3C6">
      <w:start w:val="1"/>
      <w:numFmt w:val="bullet"/>
      <w:lvlText w:val="o"/>
      <w:lvlJc w:val="left"/>
      <w:pPr>
        <w:ind w:left="5542"/>
      </w:pPr>
      <w:rPr>
        <w:rFonts w:ascii="Segoe UI Symbol" w:eastAsia="Times New Roman" w:hAnsi="Segoe UI Symbo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8" w:tplc="AE1A8CCE">
      <w:start w:val="1"/>
      <w:numFmt w:val="bullet"/>
      <w:lvlText w:val="▪"/>
      <w:lvlJc w:val="left"/>
      <w:pPr>
        <w:ind w:left="6262"/>
      </w:pPr>
      <w:rPr>
        <w:rFonts w:ascii="Segoe UI Symbol" w:eastAsia="Times New Roman" w:hAnsi="Segoe UI Symbo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</w:abstractNum>
  <w:abstractNum w:abstractNumId="4">
    <w:nsid w:val="426F5565"/>
    <w:multiLevelType w:val="hybridMultilevel"/>
    <w:tmpl w:val="C13CD6BA"/>
    <w:lvl w:ilvl="0" w:tplc="31F012A6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8966B73"/>
    <w:multiLevelType w:val="hybridMultilevel"/>
    <w:tmpl w:val="E354A554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604E"/>
    <w:rsid w:val="00031131"/>
    <w:rsid w:val="00093B49"/>
    <w:rsid w:val="000E322C"/>
    <w:rsid w:val="001316ED"/>
    <w:rsid w:val="00143B71"/>
    <w:rsid w:val="0016263B"/>
    <w:rsid w:val="00164293"/>
    <w:rsid w:val="00170011"/>
    <w:rsid w:val="00181B19"/>
    <w:rsid w:val="001909B5"/>
    <w:rsid w:val="00195588"/>
    <w:rsid w:val="001B2885"/>
    <w:rsid w:val="001B78EA"/>
    <w:rsid w:val="001C3218"/>
    <w:rsid w:val="001C68BB"/>
    <w:rsid w:val="002545BD"/>
    <w:rsid w:val="002B0ADC"/>
    <w:rsid w:val="00360225"/>
    <w:rsid w:val="00376C00"/>
    <w:rsid w:val="003E2C0C"/>
    <w:rsid w:val="00406347"/>
    <w:rsid w:val="00415A2A"/>
    <w:rsid w:val="004B706E"/>
    <w:rsid w:val="004F536D"/>
    <w:rsid w:val="00505761"/>
    <w:rsid w:val="00524D0A"/>
    <w:rsid w:val="005B3337"/>
    <w:rsid w:val="005B3B38"/>
    <w:rsid w:val="005D0566"/>
    <w:rsid w:val="005E34A8"/>
    <w:rsid w:val="00604243"/>
    <w:rsid w:val="00607AA6"/>
    <w:rsid w:val="0064285E"/>
    <w:rsid w:val="006576B8"/>
    <w:rsid w:val="006670A6"/>
    <w:rsid w:val="006B32B4"/>
    <w:rsid w:val="006C1588"/>
    <w:rsid w:val="006D42ED"/>
    <w:rsid w:val="00717BB7"/>
    <w:rsid w:val="00743215"/>
    <w:rsid w:val="007460B5"/>
    <w:rsid w:val="007C2540"/>
    <w:rsid w:val="007D424A"/>
    <w:rsid w:val="00811570"/>
    <w:rsid w:val="00851304"/>
    <w:rsid w:val="00883C13"/>
    <w:rsid w:val="00893F29"/>
    <w:rsid w:val="008972C7"/>
    <w:rsid w:val="008D0967"/>
    <w:rsid w:val="008D63EB"/>
    <w:rsid w:val="009315B2"/>
    <w:rsid w:val="009333D6"/>
    <w:rsid w:val="00974CE8"/>
    <w:rsid w:val="009865FB"/>
    <w:rsid w:val="00A247DA"/>
    <w:rsid w:val="00A60E01"/>
    <w:rsid w:val="00A90BC7"/>
    <w:rsid w:val="00AB6176"/>
    <w:rsid w:val="00AC3EA6"/>
    <w:rsid w:val="00B00189"/>
    <w:rsid w:val="00B66C05"/>
    <w:rsid w:val="00B83965"/>
    <w:rsid w:val="00B87883"/>
    <w:rsid w:val="00BB53FE"/>
    <w:rsid w:val="00BE39B8"/>
    <w:rsid w:val="00C030BB"/>
    <w:rsid w:val="00C06913"/>
    <w:rsid w:val="00C4682D"/>
    <w:rsid w:val="00CA483D"/>
    <w:rsid w:val="00CD2031"/>
    <w:rsid w:val="00D16314"/>
    <w:rsid w:val="00D848C9"/>
    <w:rsid w:val="00DB38B2"/>
    <w:rsid w:val="00DF2A51"/>
    <w:rsid w:val="00E51738"/>
    <w:rsid w:val="00E632F9"/>
    <w:rsid w:val="00E6604E"/>
    <w:rsid w:val="00E83D98"/>
    <w:rsid w:val="00E91661"/>
    <w:rsid w:val="00EA16EB"/>
    <w:rsid w:val="00EE0A7C"/>
    <w:rsid w:val="00EF6495"/>
    <w:rsid w:val="00EF6B7E"/>
    <w:rsid w:val="00F04622"/>
    <w:rsid w:val="00F64A45"/>
    <w:rsid w:val="00F96CC0"/>
    <w:rsid w:val="00FA6F56"/>
    <w:rsid w:val="00FD557B"/>
    <w:rsid w:val="00FD6685"/>
    <w:rsid w:val="00FD72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604E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F2A51"/>
    <w:pPr>
      <w:keepNext/>
      <w:keepLines/>
      <w:spacing w:after="110" w:line="259" w:lineRule="auto"/>
      <w:ind w:left="1229" w:right="1174" w:hanging="10"/>
      <w:outlineLvl w:val="1"/>
    </w:pPr>
    <w:rPr>
      <w:rFonts w:ascii="Calibri" w:eastAsia="Calibri" w:hAnsi="Calibri" w:cs="Calibri"/>
      <w:b/>
      <w:bCs/>
      <w:color w:val="00000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DF2A51"/>
    <w:rPr>
      <w:rFonts w:ascii="Calibri" w:eastAsia="Times New Roman" w:hAnsi="Calibri" w:cs="Calibri"/>
      <w:b/>
      <w:bCs/>
      <w:color w:val="000000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E6604E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EF6B7E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99"/>
    <w:qFormat/>
    <w:rsid w:val="00EF6B7E"/>
    <w:rPr>
      <w:b/>
      <w:bCs/>
    </w:rPr>
  </w:style>
  <w:style w:type="paragraph" w:customStyle="1" w:styleId="c14">
    <w:name w:val="c14"/>
    <w:basedOn w:val="Normal"/>
    <w:uiPriority w:val="99"/>
    <w:rsid w:val="00EF6B7E"/>
    <w:pPr>
      <w:spacing w:before="100" w:beforeAutospacing="1" w:after="100" w:afterAutospacing="1"/>
    </w:pPr>
  </w:style>
  <w:style w:type="character" w:customStyle="1" w:styleId="c13">
    <w:name w:val="c13"/>
    <w:basedOn w:val="DefaultParagraphFont"/>
    <w:uiPriority w:val="99"/>
    <w:rsid w:val="00EF6B7E"/>
  </w:style>
  <w:style w:type="character" w:customStyle="1" w:styleId="c6">
    <w:name w:val="c6"/>
    <w:basedOn w:val="DefaultParagraphFont"/>
    <w:uiPriority w:val="99"/>
    <w:rsid w:val="00EF6B7E"/>
  </w:style>
  <w:style w:type="paragraph" w:customStyle="1" w:styleId="c52">
    <w:name w:val="c52"/>
    <w:basedOn w:val="Normal"/>
    <w:uiPriority w:val="99"/>
    <w:rsid w:val="00EF6B7E"/>
    <w:pPr>
      <w:spacing w:before="100" w:beforeAutospacing="1" w:after="100" w:afterAutospacing="1"/>
    </w:pPr>
  </w:style>
  <w:style w:type="paragraph" w:customStyle="1" w:styleId="a">
    <w:name w:val="Стиль"/>
    <w:uiPriority w:val="99"/>
    <w:rsid w:val="00EF6B7E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Default">
    <w:name w:val="Default"/>
    <w:uiPriority w:val="99"/>
    <w:rsid w:val="00EF6B7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c7">
    <w:name w:val="c7"/>
    <w:basedOn w:val="Normal"/>
    <w:uiPriority w:val="99"/>
    <w:rsid w:val="00EF6B7E"/>
    <w:pPr>
      <w:spacing w:before="100" w:beforeAutospacing="1" w:after="100" w:afterAutospacing="1"/>
    </w:pPr>
  </w:style>
  <w:style w:type="character" w:customStyle="1" w:styleId="c1">
    <w:name w:val="c1"/>
    <w:basedOn w:val="DefaultParagraphFont"/>
    <w:uiPriority w:val="99"/>
    <w:rsid w:val="00EF6B7E"/>
  </w:style>
  <w:style w:type="paragraph" w:styleId="BodyText">
    <w:name w:val="Body Text"/>
    <w:basedOn w:val="Normal"/>
    <w:link w:val="BodyTextChar"/>
    <w:uiPriority w:val="99"/>
    <w:rsid w:val="00DF2A51"/>
    <w:pPr>
      <w:jc w:val="both"/>
    </w:pPr>
    <w:rPr>
      <w:rFonts w:eastAsia="Calibri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DF2A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uiPriority w:val="99"/>
    <w:rsid w:val="00607AA6"/>
    <w:rPr>
      <w:rFonts w:eastAsia="Times New Roman" w:cs="Calibri"/>
      <w:lang w:eastAsia="en-US"/>
    </w:rPr>
  </w:style>
  <w:style w:type="paragraph" w:styleId="ListParagraph">
    <w:name w:val="List Paragraph"/>
    <w:basedOn w:val="Normal"/>
    <w:uiPriority w:val="99"/>
    <w:qFormat/>
    <w:rsid w:val="00607AA6"/>
    <w:pPr>
      <w:spacing w:before="120"/>
      <w:ind w:left="720" w:hanging="357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5827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617</TotalTime>
  <Pages>12</Pages>
  <Words>3729</Words>
  <Characters>21260</Characters>
  <Application>Microsoft Office Outlook</Application>
  <DocSecurity>0</DocSecurity>
  <Lines>0</Lines>
  <Paragraphs>0</Paragraphs>
  <ScaleCrop>false</ScaleCrop>
  <Company>my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</dc:creator>
  <cp:keywords/>
  <dc:description/>
  <cp:lastModifiedBy>Customer</cp:lastModifiedBy>
  <cp:revision>26</cp:revision>
  <cp:lastPrinted>2024-12-26T07:04:00Z</cp:lastPrinted>
  <dcterms:created xsi:type="dcterms:W3CDTF">2019-08-06T18:00:00Z</dcterms:created>
  <dcterms:modified xsi:type="dcterms:W3CDTF">2025-09-30T10:29:00Z</dcterms:modified>
</cp:coreProperties>
</file>